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299F" w:rsidRPr="002F33A6" w:rsidRDefault="00F3299F" w:rsidP="002F33A6">
      <w:pPr>
        <w:spacing w:line="360" w:lineRule="auto"/>
        <w:jc w:val="center"/>
        <w:rPr>
          <w:b/>
          <w:sz w:val="30"/>
          <w:szCs w:val="30"/>
        </w:rPr>
      </w:pPr>
      <w:r w:rsidRPr="002F33A6">
        <w:rPr>
          <w:rFonts w:hint="eastAsia"/>
          <w:b/>
          <w:sz w:val="30"/>
          <w:szCs w:val="30"/>
        </w:rPr>
        <w:t>项目公示信息</w:t>
      </w:r>
    </w:p>
    <w:p w:rsidR="00F3299F" w:rsidRPr="002F33A6" w:rsidRDefault="00F3299F" w:rsidP="00354868">
      <w:pPr>
        <w:spacing w:line="360" w:lineRule="auto"/>
        <w:rPr>
          <w:sz w:val="28"/>
          <w:szCs w:val="28"/>
        </w:rPr>
      </w:pPr>
      <w:r w:rsidRPr="002F33A6">
        <w:rPr>
          <w:rFonts w:hint="eastAsia"/>
          <w:b/>
          <w:sz w:val="28"/>
          <w:szCs w:val="28"/>
        </w:rPr>
        <w:t>项目名称：</w:t>
      </w:r>
      <w:r w:rsidRPr="002F33A6">
        <w:rPr>
          <w:rFonts w:hint="eastAsia"/>
          <w:sz w:val="28"/>
          <w:szCs w:val="28"/>
        </w:rPr>
        <w:t>沥青路面施工质量过程控制技术及工程应用</w:t>
      </w:r>
    </w:p>
    <w:p w:rsidR="00F3299F" w:rsidRPr="002F33A6" w:rsidRDefault="00F3299F" w:rsidP="00354868">
      <w:pPr>
        <w:spacing w:line="360" w:lineRule="auto"/>
        <w:rPr>
          <w:sz w:val="28"/>
          <w:szCs w:val="28"/>
        </w:rPr>
      </w:pPr>
      <w:r w:rsidRPr="002F33A6">
        <w:rPr>
          <w:rFonts w:hint="eastAsia"/>
          <w:b/>
          <w:sz w:val="28"/>
          <w:szCs w:val="28"/>
        </w:rPr>
        <w:t>完成单位：</w:t>
      </w:r>
      <w:r w:rsidRPr="002F33A6">
        <w:rPr>
          <w:rFonts w:hint="eastAsia"/>
          <w:sz w:val="28"/>
          <w:szCs w:val="28"/>
        </w:rPr>
        <w:t>长安大学，</w:t>
      </w:r>
      <w:r>
        <w:rPr>
          <w:rFonts w:hint="eastAsia"/>
          <w:sz w:val="28"/>
          <w:szCs w:val="28"/>
        </w:rPr>
        <w:t>陕西省交通建设集团公司</w:t>
      </w:r>
      <w:r w:rsidRPr="002F33A6">
        <w:rPr>
          <w:rFonts w:hint="eastAsia"/>
          <w:sz w:val="28"/>
          <w:szCs w:val="28"/>
        </w:rPr>
        <w:t>，陕西高速机械化工程有限公司，陕西省宝汉高速公路建设管理有限公司</w:t>
      </w:r>
    </w:p>
    <w:p w:rsidR="00F3299F" w:rsidRPr="002F33A6" w:rsidRDefault="00F3299F" w:rsidP="00354868">
      <w:pPr>
        <w:spacing w:line="360" w:lineRule="auto"/>
        <w:rPr>
          <w:sz w:val="28"/>
          <w:szCs w:val="28"/>
        </w:rPr>
      </w:pPr>
      <w:r w:rsidRPr="002F33A6">
        <w:rPr>
          <w:rFonts w:hint="eastAsia"/>
          <w:b/>
          <w:sz w:val="28"/>
          <w:szCs w:val="28"/>
        </w:rPr>
        <w:t>主要完成人：</w:t>
      </w:r>
      <w:r w:rsidRPr="002F33A6">
        <w:rPr>
          <w:rFonts w:hint="eastAsia"/>
          <w:sz w:val="28"/>
          <w:szCs w:val="28"/>
        </w:rPr>
        <w:t>沙爱民，李伟，孙朝云，王超凡，胡力群，马峰，秦雯，郝雪丽，范建华，刘武斌，赵德强</w:t>
      </w:r>
    </w:p>
    <w:p w:rsidR="00F3299F" w:rsidRPr="002F33A6" w:rsidRDefault="00F3299F" w:rsidP="009A1CD5">
      <w:pPr>
        <w:rPr>
          <w:b/>
          <w:sz w:val="28"/>
          <w:szCs w:val="28"/>
        </w:rPr>
      </w:pPr>
      <w:r w:rsidRPr="002F33A6">
        <w:rPr>
          <w:rFonts w:hint="eastAsia"/>
          <w:b/>
          <w:sz w:val="28"/>
          <w:szCs w:val="28"/>
        </w:rPr>
        <w:t>项目简介：</w:t>
      </w:r>
    </w:p>
    <w:p w:rsidR="00F3299F" w:rsidRPr="002F33A6" w:rsidRDefault="00F3299F" w:rsidP="0029435E">
      <w:pPr>
        <w:spacing w:line="360" w:lineRule="auto"/>
        <w:ind w:firstLineChars="200" w:firstLine="31680"/>
        <w:rPr>
          <w:sz w:val="28"/>
          <w:szCs w:val="28"/>
        </w:rPr>
      </w:pPr>
      <w:r w:rsidRPr="002F33A6">
        <w:rPr>
          <w:rFonts w:hint="eastAsia"/>
          <w:sz w:val="28"/>
          <w:szCs w:val="28"/>
        </w:rPr>
        <w:t>沥青路面是由沥青材料粘结矿质集料而修筑的面层与各类基层和垫层所组成的一种路面结构。沥青路面因其表面平整、行车舒适、耐磨性好、噪声低、施工期短、养护维修简便、适宜于分期修建等优点得到了广泛应用。沥青路面工作在复杂的荷载应力与环境条件下，沥青路面发生破损的原因包括内因（材料、结构）与外因（荷载、自然气候、水文地质）以及施工工艺等。为了预防沥青路面发生早期损害，应该对施工质量进行严格的过程控制。</w:t>
      </w:r>
    </w:p>
    <w:p w:rsidR="00F3299F" w:rsidRPr="002F33A6" w:rsidRDefault="00F3299F" w:rsidP="0029435E">
      <w:pPr>
        <w:spacing w:line="360" w:lineRule="auto"/>
        <w:ind w:firstLineChars="200" w:firstLine="31680"/>
        <w:rPr>
          <w:sz w:val="28"/>
          <w:szCs w:val="28"/>
        </w:rPr>
      </w:pPr>
      <w:r w:rsidRPr="002F33A6">
        <w:rPr>
          <w:rFonts w:hint="eastAsia"/>
          <w:sz w:val="28"/>
          <w:szCs w:val="28"/>
        </w:rPr>
        <w:t>沥青混合料中粗集料和细集料的形态特征对路面结构的工程特性具有显著影响，集料颗粒的形状、棱角性以及纹理等对沥青路面的耐久性、工作性、抗剪切性能、张力、粘结能力、疲劳等有影响。集料颗粒形态特征的提取与评价是保障沥青路面性能的基础。沥青混合料生产过程中矿料级配具有一定的变异性，级配的严重偏离会导致沥青路面施工质量降低，矿料级配的检测对所生产的沥青混合料的质量具有重要作用。此外，碾压成型的沥青混合料组成分析是评价沥青路面施工质量的一个重要手段。为了保障沥青路面的路用性能，需要对沥青混合料的材料选择、生产以及成型等环节实施严格的质量过程控制。当前矿质集料颗粒的形态特征的试验检测方法多为依靠人工的间接检测方法，缺乏对集料颗粒形态特征直接客观的评价，并且试验检测过程耗时较长，具有滞后性。通过筛分试验检测矿质混合料级配的过程耗时较长，不能及时反馈到沥青混合料生产过程，可能导致某一时间内生产的沥青混合料质量下降。通过抽提筛分等试验方法检测成型的沥青混合料的组成耗时、费力，检测结果的有效性严重依赖于试验人员的操作水平。</w:t>
      </w:r>
    </w:p>
    <w:p w:rsidR="00F3299F" w:rsidRPr="002F33A6" w:rsidRDefault="00F3299F" w:rsidP="0029435E">
      <w:pPr>
        <w:spacing w:line="360" w:lineRule="auto"/>
        <w:ind w:firstLineChars="200" w:firstLine="31680"/>
        <w:rPr>
          <w:sz w:val="28"/>
          <w:szCs w:val="28"/>
        </w:rPr>
      </w:pPr>
      <w:r w:rsidRPr="002F33A6">
        <w:rPr>
          <w:rFonts w:hint="eastAsia"/>
          <w:sz w:val="28"/>
          <w:szCs w:val="28"/>
        </w:rPr>
        <w:t>针对以上情况，交通部于</w:t>
      </w:r>
      <w:r w:rsidRPr="002F33A6">
        <w:rPr>
          <w:sz w:val="28"/>
          <w:szCs w:val="28"/>
        </w:rPr>
        <w:t>2008</w:t>
      </w:r>
      <w:r w:rsidRPr="002F33A6">
        <w:rPr>
          <w:rFonts w:hint="eastAsia"/>
          <w:sz w:val="28"/>
          <w:szCs w:val="28"/>
        </w:rPr>
        <w:t>年批准“基于图像处理的路面材料设计与施工质量检测技术研究”项目。项目组利用数字图像处理技术对沥青路面材料从原材料的选取、沥青混合料的生产以及成型等不同施工环节的路面材料质量进行检测，实现了集料颗粒的形态特征检测、矿质混合料图像实时采集与处理、沥青混合料级配组成以及矿粉含量检测，为沥青混合料的材料选择、生产以及成型等环节的质量过程控制提供了有效手段。</w:t>
      </w:r>
    </w:p>
    <w:p w:rsidR="00F3299F" w:rsidRPr="002F33A6" w:rsidRDefault="00F3299F" w:rsidP="0029435E">
      <w:pPr>
        <w:spacing w:line="360" w:lineRule="auto"/>
        <w:ind w:firstLineChars="200" w:firstLine="31680"/>
        <w:rPr>
          <w:sz w:val="28"/>
          <w:szCs w:val="28"/>
        </w:rPr>
      </w:pPr>
      <w:r w:rsidRPr="002F33A6">
        <w:rPr>
          <w:rFonts w:hint="eastAsia"/>
          <w:sz w:val="28"/>
          <w:szCs w:val="28"/>
        </w:rPr>
        <w:t>项目取得的研究成果主要表现在以下几个方面：</w:t>
      </w:r>
    </w:p>
    <w:p w:rsidR="00F3299F" w:rsidRPr="002F33A6" w:rsidRDefault="00F3299F" w:rsidP="0029435E">
      <w:pPr>
        <w:spacing w:line="360" w:lineRule="auto"/>
        <w:ind w:firstLineChars="200" w:firstLine="31680"/>
        <w:rPr>
          <w:sz w:val="28"/>
          <w:szCs w:val="28"/>
        </w:rPr>
      </w:pPr>
      <w:r w:rsidRPr="002F33A6">
        <w:rPr>
          <w:sz w:val="28"/>
          <w:szCs w:val="28"/>
        </w:rPr>
        <w:t>1</w:t>
      </w:r>
      <w:r w:rsidRPr="002F33A6">
        <w:rPr>
          <w:rFonts w:hint="eastAsia"/>
          <w:sz w:val="28"/>
          <w:szCs w:val="28"/>
        </w:rPr>
        <w:t>．设计了矿质集料颗粒静态图像多功能采集平台，可以实现消除自然光、突出集料颗粒的边缘特征等处理目的，能够进行集料颗粒静态图像的采集，从而定量评价集料颗粒的形态特征。为了消除自然光的干扰，可以通过使用上部的</w:t>
      </w:r>
      <w:r w:rsidRPr="002F33A6">
        <w:rPr>
          <w:sz w:val="28"/>
          <w:szCs w:val="28"/>
        </w:rPr>
        <w:t>LED</w:t>
      </w:r>
      <w:r w:rsidRPr="002F33A6">
        <w:rPr>
          <w:rFonts w:hint="eastAsia"/>
          <w:sz w:val="28"/>
          <w:szCs w:val="28"/>
        </w:rPr>
        <w:t>灯阵列以及暗室来进行图像采集；为了突出集料颗粒的边缘特征，可以开启底部的</w:t>
      </w:r>
      <w:r w:rsidRPr="002F33A6">
        <w:rPr>
          <w:sz w:val="28"/>
          <w:szCs w:val="28"/>
        </w:rPr>
        <w:t>LED</w:t>
      </w:r>
      <w:r w:rsidRPr="002F33A6">
        <w:rPr>
          <w:rFonts w:hint="eastAsia"/>
          <w:sz w:val="28"/>
          <w:szCs w:val="28"/>
        </w:rPr>
        <w:t>面光源，实现集料颗粒的背光采集。</w:t>
      </w:r>
    </w:p>
    <w:p w:rsidR="00F3299F" w:rsidRPr="002F33A6" w:rsidRDefault="00F3299F" w:rsidP="0029435E">
      <w:pPr>
        <w:spacing w:line="360" w:lineRule="auto"/>
        <w:ind w:firstLineChars="200" w:firstLine="31680"/>
        <w:rPr>
          <w:sz w:val="28"/>
          <w:szCs w:val="28"/>
        </w:rPr>
      </w:pPr>
      <w:r w:rsidRPr="002F33A6">
        <w:rPr>
          <w:sz w:val="28"/>
          <w:szCs w:val="28"/>
        </w:rPr>
        <w:t>2</w:t>
      </w:r>
      <w:r w:rsidRPr="002F33A6">
        <w:rPr>
          <w:rFonts w:hint="eastAsia"/>
          <w:sz w:val="28"/>
          <w:szCs w:val="28"/>
        </w:rPr>
        <w:t>．构建了矿质混合料实时图像检测系统，能够在施工现场连续采集跌落状态的矿质混合料图像，不失真、实时地获取集料颗粒的形态特征和级配信息，从而能够实时获取沥青混合料的级配状况信息。利用线阵摄像机与条形激光光源构建的矿质混合料实时图像检测系统，能够在不受自然光干扰的情况下连续采集跌落状态的矿质混合料图像，实现矿质混合料图像不失真的实时采集与分析，得到矿质混合料图像中各个集料颗粒的形态特征，通过光纤远距离传输到控制台生成级配信息并反馈到沥青混合料生产过程，提高沥青混合料的生产质量。</w:t>
      </w:r>
    </w:p>
    <w:p w:rsidR="00F3299F" w:rsidRPr="002F33A6" w:rsidRDefault="00F3299F" w:rsidP="0029435E">
      <w:pPr>
        <w:spacing w:line="360" w:lineRule="auto"/>
        <w:ind w:firstLineChars="200" w:firstLine="31680"/>
        <w:rPr>
          <w:sz w:val="28"/>
          <w:szCs w:val="28"/>
        </w:rPr>
      </w:pPr>
      <w:r w:rsidRPr="002F33A6">
        <w:rPr>
          <w:sz w:val="28"/>
          <w:szCs w:val="28"/>
        </w:rPr>
        <w:t>3</w:t>
      </w:r>
      <w:r w:rsidRPr="002F33A6">
        <w:rPr>
          <w:rFonts w:hint="eastAsia"/>
          <w:sz w:val="28"/>
          <w:szCs w:val="28"/>
        </w:rPr>
        <w:t>．提出了适合于矿质混合料实时图像采集与处理的高效算法。针对由相机背景噪声以及机器震动所引入的背景条纹噪声的特点，利用最小值统计排序滤波技术设计了专用的背景噪声去除算法；设计了算法及数据结构简洁、易于实现的基于扫描线的区域增长算法，快速稳定地实现了集料颗粒分割，有利于后续的集料颗粒形态特征提取。</w:t>
      </w:r>
    </w:p>
    <w:p w:rsidR="00F3299F" w:rsidRPr="002F33A6" w:rsidRDefault="00F3299F" w:rsidP="0029435E">
      <w:pPr>
        <w:spacing w:line="360" w:lineRule="auto"/>
        <w:ind w:firstLineChars="200" w:firstLine="31680"/>
        <w:rPr>
          <w:sz w:val="28"/>
          <w:szCs w:val="28"/>
        </w:rPr>
      </w:pPr>
      <w:r w:rsidRPr="002F33A6">
        <w:rPr>
          <w:sz w:val="28"/>
          <w:szCs w:val="28"/>
        </w:rPr>
        <w:t>4</w:t>
      </w:r>
      <w:r w:rsidRPr="002F33A6">
        <w:rPr>
          <w:rFonts w:hint="eastAsia"/>
          <w:sz w:val="28"/>
          <w:szCs w:val="28"/>
        </w:rPr>
        <w:t>．设计了沥青路面芯样图像采集平台，结合图像分析级配与差分修正参数可以获得集料级配信息。设计了沥青路面芯样图像采集平台，能够采集满足后续处理要求的不失真图像。利用数字图像处理技术，通过采集分析已知级配的沥青混合料数字图像，得到利用图像分析方法检测级配与已知级配的差分修正参数。在后续的同一级配生产摊铺的沥青混合料图像的级配特征识别与分析中，通过将图像法分析级配与差分修正参数对应相加得到最终的检测级配。</w:t>
      </w:r>
    </w:p>
    <w:p w:rsidR="00F3299F" w:rsidRPr="002F33A6" w:rsidRDefault="00F3299F" w:rsidP="0029435E">
      <w:pPr>
        <w:spacing w:line="360" w:lineRule="auto"/>
        <w:ind w:firstLineChars="200" w:firstLine="31680"/>
        <w:rPr>
          <w:sz w:val="28"/>
          <w:szCs w:val="28"/>
        </w:rPr>
      </w:pPr>
      <w:r w:rsidRPr="002F33A6">
        <w:rPr>
          <w:sz w:val="28"/>
          <w:szCs w:val="28"/>
        </w:rPr>
        <w:t>5</w:t>
      </w:r>
      <w:r w:rsidRPr="002F33A6">
        <w:rPr>
          <w:rFonts w:hint="eastAsia"/>
          <w:sz w:val="28"/>
          <w:szCs w:val="28"/>
        </w:rPr>
        <w:t>．利用图像的比色法实现了沥青混合料矿粉含量分析。分析已知粉胶比沥青胶浆图像建立基准比色表，分析已知沥青和矿粉类型、未知矿粉含量的沥青混合料数字图像得到沥青胶浆部分图像的归一直方图并与基准比色表中的归一直方图特征进行对比来分析沥青混合料的矿粉含量。</w:t>
      </w:r>
    </w:p>
    <w:p w:rsidR="00F3299F" w:rsidRPr="002F33A6" w:rsidRDefault="00F3299F" w:rsidP="0029435E">
      <w:pPr>
        <w:spacing w:line="360" w:lineRule="auto"/>
        <w:ind w:firstLineChars="200" w:firstLine="31680"/>
        <w:rPr>
          <w:sz w:val="28"/>
          <w:szCs w:val="28"/>
        </w:rPr>
      </w:pPr>
      <w:r w:rsidRPr="002F33A6">
        <w:rPr>
          <w:rFonts w:hint="eastAsia"/>
          <w:sz w:val="28"/>
          <w:szCs w:val="28"/>
        </w:rPr>
        <w:t>研究成果提出了基于图像的集料颗粒形态特征的定量评价技术、矿质混合料级配在线检测技术、沥青混合料组成评价方法以及矿粉含量分析方法，同时获得了相应的知识产权。项目成果在陕西、安徽等省得到应用，工程实践表明，采用集料颗粒形态特征评价方法，能够快速客观的评价集料颗粒形态特征；采用矿质混合料级配在线检测技术，能够实时检测矿质集料级配变化，为保障沥青混合料生产质量提供客观依据；成型沥青混合料组成的图像检测方法，能够快速实现沥青混合料矿料级配、矿粉含量的测定，为沥青路面施工质量检测提供了新手段。</w:t>
      </w:r>
    </w:p>
    <w:p w:rsidR="00F3299F" w:rsidRPr="002F33A6" w:rsidRDefault="00F3299F" w:rsidP="0029435E">
      <w:pPr>
        <w:spacing w:line="360" w:lineRule="auto"/>
        <w:ind w:firstLineChars="200" w:firstLine="31680"/>
        <w:rPr>
          <w:sz w:val="28"/>
          <w:szCs w:val="28"/>
        </w:rPr>
      </w:pPr>
      <w:r w:rsidRPr="002F33A6">
        <w:rPr>
          <w:rFonts w:hint="eastAsia"/>
          <w:sz w:val="28"/>
          <w:szCs w:val="28"/>
        </w:rPr>
        <w:t>课题完成研究报告</w:t>
      </w:r>
      <w:r w:rsidRPr="002F33A6">
        <w:rPr>
          <w:sz w:val="28"/>
          <w:szCs w:val="28"/>
        </w:rPr>
        <w:t>6</w:t>
      </w:r>
      <w:r w:rsidRPr="002F33A6">
        <w:rPr>
          <w:rFonts w:hint="eastAsia"/>
          <w:sz w:val="28"/>
          <w:szCs w:val="28"/>
        </w:rPr>
        <w:t>册，共发表相关学术论文</w:t>
      </w:r>
      <w:r w:rsidRPr="002F33A6">
        <w:rPr>
          <w:sz w:val="28"/>
          <w:szCs w:val="28"/>
        </w:rPr>
        <w:t>12</w:t>
      </w:r>
      <w:r w:rsidRPr="002F33A6">
        <w:rPr>
          <w:rFonts w:hint="eastAsia"/>
          <w:sz w:val="28"/>
          <w:szCs w:val="28"/>
        </w:rPr>
        <w:t>篇（</w:t>
      </w:r>
      <w:r w:rsidRPr="002F33A6">
        <w:rPr>
          <w:sz w:val="28"/>
          <w:szCs w:val="28"/>
        </w:rPr>
        <w:t>EI</w:t>
      </w:r>
      <w:r w:rsidRPr="002F33A6">
        <w:rPr>
          <w:rFonts w:hint="eastAsia"/>
          <w:sz w:val="28"/>
          <w:szCs w:val="28"/>
        </w:rPr>
        <w:t>引用</w:t>
      </w:r>
      <w:r w:rsidRPr="002F33A6">
        <w:rPr>
          <w:sz w:val="28"/>
          <w:szCs w:val="28"/>
        </w:rPr>
        <w:t>9</w:t>
      </w:r>
      <w:r w:rsidRPr="002F33A6">
        <w:rPr>
          <w:rFonts w:hint="eastAsia"/>
          <w:sz w:val="28"/>
          <w:szCs w:val="28"/>
        </w:rPr>
        <w:t>篇）；获得发明专利</w:t>
      </w:r>
      <w:r w:rsidRPr="002F33A6">
        <w:rPr>
          <w:sz w:val="28"/>
          <w:szCs w:val="28"/>
        </w:rPr>
        <w:t>5</w:t>
      </w:r>
      <w:r w:rsidRPr="002F33A6">
        <w:rPr>
          <w:rFonts w:hint="eastAsia"/>
          <w:sz w:val="28"/>
          <w:szCs w:val="28"/>
        </w:rPr>
        <w:t>项，实用新型专利</w:t>
      </w:r>
      <w:r w:rsidRPr="002F33A6">
        <w:rPr>
          <w:sz w:val="28"/>
          <w:szCs w:val="28"/>
        </w:rPr>
        <w:t>5</w:t>
      </w:r>
      <w:r w:rsidRPr="002F33A6">
        <w:rPr>
          <w:rFonts w:hint="eastAsia"/>
          <w:sz w:val="28"/>
          <w:szCs w:val="28"/>
        </w:rPr>
        <w:t>项，软件著作权</w:t>
      </w:r>
      <w:r w:rsidRPr="002F33A6">
        <w:rPr>
          <w:sz w:val="28"/>
          <w:szCs w:val="28"/>
        </w:rPr>
        <w:t>11</w:t>
      </w:r>
      <w:r w:rsidRPr="002F33A6">
        <w:rPr>
          <w:rFonts w:hint="eastAsia"/>
          <w:sz w:val="28"/>
          <w:szCs w:val="28"/>
        </w:rPr>
        <w:t>项。</w:t>
      </w:r>
    </w:p>
    <w:p w:rsidR="00F3299F" w:rsidRPr="002F33A6" w:rsidRDefault="00F3299F" w:rsidP="0029435E">
      <w:pPr>
        <w:spacing w:line="360" w:lineRule="auto"/>
        <w:ind w:firstLineChars="200" w:firstLine="31680"/>
        <w:rPr>
          <w:b/>
          <w:sz w:val="28"/>
          <w:szCs w:val="28"/>
        </w:rPr>
      </w:pPr>
      <w:r w:rsidRPr="002F33A6">
        <w:rPr>
          <w:rFonts w:hint="eastAsia"/>
          <w:b/>
          <w:sz w:val="28"/>
          <w:szCs w:val="28"/>
        </w:rPr>
        <w:t>主要知识产权证明目录：</w:t>
      </w:r>
    </w:p>
    <w:p w:rsidR="00F3299F" w:rsidRDefault="00F3299F" w:rsidP="009A1CD5">
      <w:pPr>
        <w:ind w:firstLine="420"/>
        <w:sectPr w:rsidR="00F3299F">
          <w:pgSz w:w="11906" w:h="16838"/>
          <w:pgMar w:top="1440" w:right="1800" w:bottom="1440" w:left="1800" w:header="851" w:footer="992" w:gutter="0"/>
          <w:cols w:space="425"/>
          <w:docGrid w:type="lines" w:linePitch="312"/>
        </w:sectPr>
      </w:pPr>
    </w:p>
    <w:tbl>
      <w:tblPr>
        <w:tblW w:w="1460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22"/>
        <w:gridCol w:w="5025"/>
        <w:gridCol w:w="1035"/>
        <w:gridCol w:w="1842"/>
        <w:gridCol w:w="1196"/>
        <w:gridCol w:w="1463"/>
        <w:gridCol w:w="1226"/>
        <w:gridCol w:w="992"/>
      </w:tblGrid>
      <w:tr w:rsidR="00F3299F" w:rsidRPr="00196E1D" w:rsidTr="008728E2">
        <w:tc>
          <w:tcPr>
            <w:tcW w:w="0" w:type="auto"/>
            <w:vAlign w:val="center"/>
          </w:tcPr>
          <w:p w:rsidR="00F3299F" w:rsidRPr="00196E1D" w:rsidRDefault="00F3299F" w:rsidP="009A1CD5">
            <w:r w:rsidRPr="00196E1D">
              <w:rPr>
                <w:rFonts w:hint="eastAsia"/>
              </w:rPr>
              <w:t>知识产权类别</w:t>
            </w:r>
          </w:p>
        </w:tc>
        <w:tc>
          <w:tcPr>
            <w:tcW w:w="0" w:type="auto"/>
            <w:vAlign w:val="center"/>
          </w:tcPr>
          <w:p w:rsidR="00F3299F" w:rsidRPr="00196E1D" w:rsidRDefault="00F3299F" w:rsidP="009A1CD5">
            <w:r w:rsidRPr="00196E1D">
              <w:rPr>
                <w:rFonts w:hint="eastAsia"/>
              </w:rPr>
              <w:t>知识产权具体名称</w:t>
            </w:r>
          </w:p>
        </w:tc>
        <w:tc>
          <w:tcPr>
            <w:tcW w:w="0" w:type="auto"/>
            <w:vAlign w:val="center"/>
          </w:tcPr>
          <w:p w:rsidR="00F3299F" w:rsidRPr="00196E1D" w:rsidRDefault="00F3299F" w:rsidP="009A1CD5">
            <w:r w:rsidRPr="00196E1D">
              <w:rPr>
                <w:rFonts w:hint="eastAsia"/>
              </w:rPr>
              <w:t>国家</w:t>
            </w:r>
          </w:p>
          <w:p w:rsidR="00F3299F" w:rsidRPr="00196E1D" w:rsidRDefault="00F3299F" w:rsidP="009A1CD5">
            <w:r w:rsidRPr="00196E1D">
              <w:rPr>
                <w:rFonts w:hint="eastAsia"/>
              </w:rPr>
              <w:t>（地区）</w:t>
            </w:r>
          </w:p>
        </w:tc>
        <w:tc>
          <w:tcPr>
            <w:tcW w:w="0" w:type="auto"/>
            <w:vAlign w:val="center"/>
          </w:tcPr>
          <w:p w:rsidR="00F3299F" w:rsidRPr="00196E1D" w:rsidRDefault="00F3299F" w:rsidP="009A1CD5">
            <w:r w:rsidRPr="00196E1D">
              <w:rPr>
                <w:rFonts w:hint="eastAsia"/>
              </w:rPr>
              <w:t>授权号</w:t>
            </w:r>
          </w:p>
        </w:tc>
        <w:tc>
          <w:tcPr>
            <w:tcW w:w="0" w:type="auto"/>
            <w:vAlign w:val="center"/>
          </w:tcPr>
          <w:p w:rsidR="00F3299F" w:rsidRPr="00196E1D" w:rsidRDefault="00F3299F" w:rsidP="009A1CD5">
            <w:r w:rsidRPr="00196E1D">
              <w:rPr>
                <w:rFonts w:hint="eastAsia"/>
              </w:rPr>
              <w:t>授权日期</w:t>
            </w:r>
          </w:p>
        </w:tc>
        <w:tc>
          <w:tcPr>
            <w:tcW w:w="0" w:type="auto"/>
            <w:vAlign w:val="center"/>
          </w:tcPr>
          <w:p w:rsidR="00F3299F" w:rsidRPr="00196E1D" w:rsidRDefault="00F3299F" w:rsidP="009A1CD5">
            <w:r w:rsidRPr="00196E1D">
              <w:rPr>
                <w:rFonts w:hint="eastAsia"/>
              </w:rPr>
              <w:t>证书编号</w:t>
            </w:r>
          </w:p>
        </w:tc>
        <w:tc>
          <w:tcPr>
            <w:tcW w:w="1226" w:type="dxa"/>
            <w:vAlign w:val="center"/>
          </w:tcPr>
          <w:p w:rsidR="00F3299F" w:rsidRPr="00196E1D" w:rsidRDefault="00F3299F" w:rsidP="009A1CD5">
            <w:r w:rsidRPr="00196E1D">
              <w:rPr>
                <w:rFonts w:hint="eastAsia"/>
              </w:rPr>
              <w:t>权利人</w:t>
            </w:r>
          </w:p>
        </w:tc>
        <w:tc>
          <w:tcPr>
            <w:tcW w:w="992" w:type="dxa"/>
            <w:vAlign w:val="center"/>
          </w:tcPr>
          <w:p w:rsidR="00F3299F" w:rsidRPr="00196E1D" w:rsidRDefault="00F3299F" w:rsidP="009A1CD5">
            <w:r w:rsidRPr="00196E1D">
              <w:rPr>
                <w:rFonts w:hint="eastAsia"/>
              </w:rPr>
              <w:t>发明人</w:t>
            </w:r>
          </w:p>
        </w:tc>
      </w:tr>
      <w:tr w:rsidR="00F3299F" w:rsidRPr="00196E1D" w:rsidTr="008728E2">
        <w:tc>
          <w:tcPr>
            <w:tcW w:w="0" w:type="auto"/>
            <w:vAlign w:val="center"/>
          </w:tcPr>
          <w:p w:rsidR="00F3299F" w:rsidRPr="00196E1D" w:rsidRDefault="00F3299F" w:rsidP="009A1CD5">
            <w:r w:rsidRPr="00196E1D">
              <w:rPr>
                <w:rFonts w:hint="eastAsia"/>
              </w:rPr>
              <w:t>国家发明专利</w:t>
            </w:r>
          </w:p>
        </w:tc>
        <w:tc>
          <w:tcPr>
            <w:tcW w:w="0" w:type="auto"/>
            <w:vAlign w:val="center"/>
          </w:tcPr>
          <w:p w:rsidR="00F3299F" w:rsidRPr="00196E1D" w:rsidRDefault="00F3299F" w:rsidP="009A1CD5">
            <w:r w:rsidRPr="00196E1D">
              <w:rPr>
                <w:rFonts w:hint="eastAsia"/>
              </w:rPr>
              <w:t>用于集料级配检测的数字化成像采集系统及其采集方法</w:t>
            </w:r>
          </w:p>
        </w:tc>
        <w:tc>
          <w:tcPr>
            <w:tcW w:w="0" w:type="auto"/>
            <w:vAlign w:val="center"/>
          </w:tcPr>
          <w:p w:rsidR="00F3299F" w:rsidRPr="00196E1D" w:rsidRDefault="00F3299F" w:rsidP="009A1CD5">
            <w:r w:rsidRPr="00196E1D">
              <w:rPr>
                <w:rFonts w:hint="eastAsia"/>
              </w:rPr>
              <w:t>中国</w:t>
            </w:r>
          </w:p>
        </w:tc>
        <w:tc>
          <w:tcPr>
            <w:tcW w:w="0" w:type="auto"/>
            <w:vAlign w:val="center"/>
          </w:tcPr>
          <w:p w:rsidR="00F3299F" w:rsidRPr="00196E1D" w:rsidRDefault="00F3299F" w:rsidP="009A1CD5">
            <w:r w:rsidRPr="00196E1D">
              <w:t>ZL201010248521.0</w:t>
            </w:r>
          </w:p>
        </w:tc>
        <w:tc>
          <w:tcPr>
            <w:tcW w:w="0" w:type="auto"/>
            <w:vAlign w:val="center"/>
          </w:tcPr>
          <w:p w:rsidR="00F3299F" w:rsidRPr="00196E1D" w:rsidRDefault="00F3299F" w:rsidP="009A1CD5">
            <w:smartTag w:uri="urn:schemas-microsoft-com:office:smarttags" w:element="chsdate">
              <w:smartTagPr>
                <w:attr w:name="IsROCDate" w:val="False"/>
                <w:attr w:name="IsLunarDate" w:val="False"/>
                <w:attr w:name="Day" w:val="30"/>
                <w:attr w:name="Month" w:val="5"/>
                <w:attr w:name="Year" w:val="2012"/>
              </w:smartTagPr>
              <w:r w:rsidRPr="00196E1D">
                <w:t>2012-05-30</w:t>
              </w:r>
            </w:smartTag>
          </w:p>
        </w:tc>
        <w:tc>
          <w:tcPr>
            <w:tcW w:w="0" w:type="auto"/>
            <w:vAlign w:val="center"/>
          </w:tcPr>
          <w:p w:rsidR="00F3299F" w:rsidRPr="00196E1D" w:rsidRDefault="00F3299F" w:rsidP="009A1CD5">
            <w:r w:rsidRPr="00196E1D">
              <w:rPr>
                <w:rFonts w:hint="eastAsia"/>
              </w:rPr>
              <w:t>第</w:t>
            </w:r>
            <w:r w:rsidRPr="00196E1D">
              <w:t>965315</w:t>
            </w:r>
            <w:r w:rsidRPr="00196E1D">
              <w:rPr>
                <w:rFonts w:hint="eastAsia"/>
              </w:rPr>
              <w:t>号</w:t>
            </w:r>
          </w:p>
        </w:tc>
        <w:tc>
          <w:tcPr>
            <w:tcW w:w="1226" w:type="dxa"/>
            <w:vAlign w:val="center"/>
          </w:tcPr>
          <w:p w:rsidR="00F3299F" w:rsidRPr="00196E1D" w:rsidRDefault="00F3299F" w:rsidP="009A1CD5">
            <w:r w:rsidRPr="00196E1D">
              <w:rPr>
                <w:rFonts w:hint="eastAsia"/>
              </w:rPr>
              <w:t>长安大学</w:t>
            </w:r>
          </w:p>
        </w:tc>
        <w:tc>
          <w:tcPr>
            <w:tcW w:w="992" w:type="dxa"/>
            <w:vAlign w:val="center"/>
          </w:tcPr>
          <w:p w:rsidR="00F3299F" w:rsidRPr="00196E1D" w:rsidRDefault="00F3299F" w:rsidP="009A1CD5"/>
        </w:tc>
      </w:tr>
      <w:tr w:rsidR="00F3299F" w:rsidRPr="00196E1D" w:rsidTr="008728E2">
        <w:tc>
          <w:tcPr>
            <w:tcW w:w="0" w:type="auto"/>
            <w:vAlign w:val="center"/>
          </w:tcPr>
          <w:p w:rsidR="00F3299F" w:rsidRPr="00196E1D" w:rsidRDefault="00F3299F" w:rsidP="009A1CD5">
            <w:r w:rsidRPr="00196E1D">
              <w:rPr>
                <w:rFonts w:hint="eastAsia"/>
              </w:rPr>
              <w:t>国家发明专利</w:t>
            </w:r>
          </w:p>
        </w:tc>
        <w:tc>
          <w:tcPr>
            <w:tcW w:w="0" w:type="auto"/>
            <w:vAlign w:val="center"/>
          </w:tcPr>
          <w:p w:rsidR="00F3299F" w:rsidRPr="00196E1D" w:rsidRDefault="00F3299F" w:rsidP="009A1CD5">
            <w:r w:rsidRPr="00196E1D">
              <w:rPr>
                <w:rFonts w:hint="eastAsia"/>
              </w:rPr>
              <w:t>一种集料级配实时检测的图像采集系统</w:t>
            </w:r>
          </w:p>
        </w:tc>
        <w:tc>
          <w:tcPr>
            <w:tcW w:w="0" w:type="auto"/>
            <w:vAlign w:val="center"/>
          </w:tcPr>
          <w:p w:rsidR="00F3299F" w:rsidRPr="00196E1D" w:rsidRDefault="00F3299F" w:rsidP="009A1CD5">
            <w:r w:rsidRPr="00196E1D">
              <w:rPr>
                <w:rFonts w:hint="eastAsia"/>
              </w:rPr>
              <w:t>中国</w:t>
            </w:r>
          </w:p>
        </w:tc>
        <w:tc>
          <w:tcPr>
            <w:tcW w:w="0" w:type="auto"/>
            <w:vAlign w:val="center"/>
          </w:tcPr>
          <w:p w:rsidR="00F3299F" w:rsidRPr="00196E1D" w:rsidRDefault="00F3299F" w:rsidP="009A1CD5">
            <w:r w:rsidRPr="00196E1D">
              <w:t>ZL201010126619.9</w:t>
            </w:r>
          </w:p>
        </w:tc>
        <w:tc>
          <w:tcPr>
            <w:tcW w:w="0" w:type="auto"/>
            <w:vAlign w:val="center"/>
          </w:tcPr>
          <w:p w:rsidR="00F3299F" w:rsidRPr="00196E1D" w:rsidRDefault="00F3299F" w:rsidP="009A1CD5">
            <w:smartTag w:uri="urn:schemas-microsoft-com:office:smarttags" w:element="chsdate">
              <w:smartTagPr>
                <w:attr w:name="IsROCDate" w:val="False"/>
                <w:attr w:name="IsLunarDate" w:val="False"/>
                <w:attr w:name="Day" w:val="7"/>
                <w:attr w:name="Month" w:val="3"/>
                <w:attr w:name="Year" w:val="2012"/>
              </w:smartTagPr>
              <w:r w:rsidRPr="00196E1D">
                <w:t>2012-03-07</w:t>
              </w:r>
            </w:smartTag>
          </w:p>
        </w:tc>
        <w:tc>
          <w:tcPr>
            <w:tcW w:w="0" w:type="auto"/>
            <w:vAlign w:val="center"/>
          </w:tcPr>
          <w:p w:rsidR="00F3299F" w:rsidRPr="00196E1D" w:rsidRDefault="00F3299F" w:rsidP="009A1CD5">
            <w:r w:rsidRPr="00196E1D">
              <w:rPr>
                <w:rFonts w:hint="eastAsia"/>
              </w:rPr>
              <w:t>第</w:t>
            </w:r>
            <w:r w:rsidRPr="00196E1D">
              <w:t>919404</w:t>
            </w:r>
            <w:r w:rsidRPr="00196E1D">
              <w:rPr>
                <w:rFonts w:hint="eastAsia"/>
              </w:rPr>
              <w:t>号</w:t>
            </w:r>
          </w:p>
        </w:tc>
        <w:tc>
          <w:tcPr>
            <w:tcW w:w="1226" w:type="dxa"/>
            <w:vAlign w:val="center"/>
          </w:tcPr>
          <w:p w:rsidR="00F3299F" w:rsidRPr="00196E1D" w:rsidRDefault="00F3299F" w:rsidP="009A1CD5">
            <w:r w:rsidRPr="00196E1D">
              <w:rPr>
                <w:rFonts w:hint="eastAsia"/>
              </w:rPr>
              <w:t>长安大学</w:t>
            </w:r>
          </w:p>
        </w:tc>
        <w:tc>
          <w:tcPr>
            <w:tcW w:w="992" w:type="dxa"/>
            <w:vAlign w:val="center"/>
          </w:tcPr>
          <w:p w:rsidR="00F3299F" w:rsidRPr="00196E1D" w:rsidRDefault="00F3299F" w:rsidP="009A1CD5"/>
        </w:tc>
      </w:tr>
      <w:tr w:rsidR="00F3299F" w:rsidRPr="00196E1D" w:rsidTr="008728E2">
        <w:tc>
          <w:tcPr>
            <w:tcW w:w="0" w:type="auto"/>
            <w:vAlign w:val="center"/>
          </w:tcPr>
          <w:p w:rsidR="00F3299F" w:rsidRPr="00196E1D" w:rsidRDefault="00F3299F" w:rsidP="009A1CD5">
            <w:r w:rsidRPr="00196E1D">
              <w:rPr>
                <w:rFonts w:hint="eastAsia"/>
              </w:rPr>
              <w:t>国家发明专利</w:t>
            </w:r>
          </w:p>
        </w:tc>
        <w:tc>
          <w:tcPr>
            <w:tcW w:w="0" w:type="auto"/>
            <w:vAlign w:val="center"/>
          </w:tcPr>
          <w:p w:rsidR="00F3299F" w:rsidRPr="00196E1D" w:rsidRDefault="00F3299F" w:rsidP="009A1CD5">
            <w:r w:rsidRPr="00196E1D">
              <w:rPr>
                <w:rFonts w:hint="eastAsia"/>
              </w:rPr>
              <w:t>一种集料级配实时检测方法和图像采集系统</w:t>
            </w:r>
          </w:p>
        </w:tc>
        <w:tc>
          <w:tcPr>
            <w:tcW w:w="0" w:type="auto"/>
            <w:vAlign w:val="center"/>
          </w:tcPr>
          <w:p w:rsidR="00F3299F" w:rsidRPr="00196E1D" w:rsidRDefault="00F3299F" w:rsidP="009A1CD5">
            <w:r w:rsidRPr="00196E1D">
              <w:rPr>
                <w:rFonts w:hint="eastAsia"/>
              </w:rPr>
              <w:t>中国</w:t>
            </w:r>
          </w:p>
        </w:tc>
        <w:tc>
          <w:tcPr>
            <w:tcW w:w="0" w:type="auto"/>
            <w:vAlign w:val="center"/>
          </w:tcPr>
          <w:p w:rsidR="00F3299F" w:rsidRPr="00196E1D" w:rsidRDefault="00F3299F" w:rsidP="009A1CD5">
            <w:r w:rsidRPr="00196E1D">
              <w:t>ZL201010126806.7</w:t>
            </w:r>
          </w:p>
        </w:tc>
        <w:tc>
          <w:tcPr>
            <w:tcW w:w="0" w:type="auto"/>
            <w:vAlign w:val="center"/>
          </w:tcPr>
          <w:p w:rsidR="00F3299F" w:rsidRPr="00196E1D" w:rsidRDefault="00F3299F" w:rsidP="009A1CD5">
            <w:smartTag w:uri="urn:schemas-microsoft-com:office:smarttags" w:element="chsdate">
              <w:smartTagPr>
                <w:attr w:name="IsROCDate" w:val="False"/>
                <w:attr w:name="IsLunarDate" w:val="False"/>
                <w:attr w:name="Day" w:val="31"/>
                <w:attr w:name="Month" w:val="8"/>
                <w:attr w:name="Year" w:val="2011"/>
              </w:smartTagPr>
              <w:r w:rsidRPr="00196E1D">
                <w:t>2011-08-31</w:t>
              </w:r>
            </w:smartTag>
          </w:p>
        </w:tc>
        <w:tc>
          <w:tcPr>
            <w:tcW w:w="0" w:type="auto"/>
            <w:vAlign w:val="center"/>
          </w:tcPr>
          <w:p w:rsidR="00F3299F" w:rsidRPr="00196E1D" w:rsidRDefault="00F3299F" w:rsidP="009A1CD5">
            <w:r w:rsidRPr="00196E1D">
              <w:rPr>
                <w:rFonts w:hint="eastAsia"/>
              </w:rPr>
              <w:t>第</w:t>
            </w:r>
            <w:r w:rsidRPr="00196E1D">
              <w:t>833784</w:t>
            </w:r>
            <w:r w:rsidRPr="00196E1D">
              <w:rPr>
                <w:rFonts w:hint="eastAsia"/>
              </w:rPr>
              <w:t>号</w:t>
            </w:r>
          </w:p>
        </w:tc>
        <w:tc>
          <w:tcPr>
            <w:tcW w:w="1226" w:type="dxa"/>
            <w:vAlign w:val="center"/>
          </w:tcPr>
          <w:p w:rsidR="00F3299F" w:rsidRPr="00196E1D" w:rsidRDefault="00F3299F" w:rsidP="009A1CD5">
            <w:r w:rsidRPr="00196E1D">
              <w:rPr>
                <w:rFonts w:hint="eastAsia"/>
              </w:rPr>
              <w:t>长安大学</w:t>
            </w:r>
          </w:p>
        </w:tc>
        <w:tc>
          <w:tcPr>
            <w:tcW w:w="992" w:type="dxa"/>
            <w:vAlign w:val="center"/>
          </w:tcPr>
          <w:p w:rsidR="00F3299F" w:rsidRPr="00196E1D" w:rsidRDefault="00F3299F" w:rsidP="009A1CD5"/>
        </w:tc>
      </w:tr>
      <w:tr w:rsidR="00F3299F" w:rsidRPr="00196E1D" w:rsidTr="008728E2">
        <w:tc>
          <w:tcPr>
            <w:tcW w:w="0" w:type="auto"/>
            <w:vAlign w:val="center"/>
          </w:tcPr>
          <w:p w:rsidR="00F3299F" w:rsidRPr="00196E1D" w:rsidRDefault="00F3299F" w:rsidP="009A1CD5">
            <w:r w:rsidRPr="00196E1D">
              <w:rPr>
                <w:rFonts w:hint="eastAsia"/>
              </w:rPr>
              <w:t>国家发明专利</w:t>
            </w:r>
          </w:p>
        </w:tc>
        <w:tc>
          <w:tcPr>
            <w:tcW w:w="0" w:type="auto"/>
            <w:vAlign w:val="center"/>
          </w:tcPr>
          <w:p w:rsidR="00F3299F" w:rsidRPr="00196E1D" w:rsidRDefault="00F3299F" w:rsidP="009A1CD5">
            <w:r w:rsidRPr="00196E1D">
              <w:rPr>
                <w:rFonts w:hint="eastAsia"/>
              </w:rPr>
              <w:t>基于数字图像的集料级配实时检测方法</w:t>
            </w:r>
          </w:p>
        </w:tc>
        <w:tc>
          <w:tcPr>
            <w:tcW w:w="0" w:type="auto"/>
            <w:vAlign w:val="center"/>
          </w:tcPr>
          <w:p w:rsidR="00F3299F" w:rsidRPr="00196E1D" w:rsidRDefault="00F3299F" w:rsidP="009A1CD5">
            <w:r w:rsidRPr="00196E1D">
              <w:rPr>
                <w:rFonts w:hint="eastAsia"/>
              </w:rPr>
              <w:t>中国</w:t>
            </w:r>
          </w:p>
        </w:tc>
        <w:tc>
          <w:tcPr>
            <w:tcW w:w="0" w:type="auto"/>
            <w:vAlign w:val="center"/>
          </w:tcPr>
          <w:p w:rsidR="00F3299F" w:rsidRPr="00196E1D" w:rsidRDefault="00F3299F" w:rsidP="009A1CD5">
            <w:r w:rsidRPr="00196E1D">
              <w:t>ZL201010126620.1</w:t>
            </w:r>
          </w:p>
        </w:tc>
        <w:tc>
          <w:tcPr>
            <w:tcW w:w="0" w:type="auto"/>
            <w:vAlign w:val="center"/>
          </w:tcPr>
          <w:p w:rsidR="00F3299F" w:rsidRPr="00196E1D" w:rsidRDefault="00F3299F" w:rsidP="009A1CD5">
            <w:smartTag w:uri="urn:schemas-microsoft-com:office:smarttags" w:element="chsdate">
              <w:smartTagPr>
                <w:attr w:name="IsROCDate" w:val="False"/>
                <w:attr w:name="IsLunarDate" w:val="False"/>
                <w:attr w:name="Day" w:val="10"/>
                <w:attr w:name="Month" w:val="8"/>
                <w:attr w:name="Year" w:val="2011"/>
              </w:smartTagPr>
              <w:r w:rsidRPr="00196E1D">
                <w:t>2011-08-10</w:t>
              </w:r>
            </w:smartTag>
          </w:p>
        </w:tc>
        <w:tc>
          <w:tcPr>
            <w:tcW w:w="0" w:type="auto"/>
            <w:vAlign w:val="center"/>
          </w:tcPr>
          <w:p w:rsidR="00F3299F" w:rsidRPr="00196E1D" w:rsidRDefault="00F3299F" w:rsidP="009A1CD5">
            <w:r w:rsidRPr="00196E1D">
              <w:rPr>
                <w:rFonts w:hint="eastAsia"/>
              </w:rPr>
              <w:t>第</w:t>
            </w:r>
            <w:r w:rsidRPr="00196E1D">
              <w:t>820717</w:t>
            </w:r>
            <w:r w:rsidRPr="00196E1D">
              <w:rPr>
                <w:rFonts w:hint="eastAsia"/>
              </w:rPr>
              <w:t>号</w:t>
            </w:r>
          </w:p>
        </w:tc>
        <w:tc>
          <w:tcPr>
            <w:tcW w:w="1226" w:type="dxa"/>
            <w:vAlign w:val="center"/>
          </w:tcPr>
          <w:p w:rsidR="00F3299F" w:rsidRPr="00196E1D" w:rsidRDefault="00F3299F" w:rsidP="009A1CD5">
            <w:r w:rsidRPr="00196E1D">
              <w:rPr>
                <w:rFonts w:hint="eastAsia"/>
              </w:rPr>
              <w:t>长安大学</w:t>
            </w:r>
          </w:p>
        </w:tc>
        <w:tc>
          <w:tcPr>
            <w:tcW w:w="992" w:type="dxa"/>
            <w:vAlign w:val="center"/>
          </w:tcPr>
          <w:p w:rsidR="00F3299F" w:rsidRPr="00196E1D" w:rsidRDefault="00F3299F" w:rsidP="009A1CD5"/>
        </w:tc>
      </w:tr>
      <w:tr w:rsidR="00F3299F" w:rsidRPr="00196E1D" w:rsidTr="008728E2">
        <w:tc>
          <w:tcPr>
            <w:tcW w:w="0" w:type="auto"/>
            <w:vAlign w:val="center"/>
          </w:tcPr>
          <w:p w:rsidR="00F3299F" w:rsidRPr="00196E1D" w:rsidRDefault="00F3299F" w:rsidP="009A1CD5">
            <w:r w:rsidRPr="00196E1D">
              <w:rPr>
                <w:rFonts w:hint="eastAsia"/>
              </w:rPr>
              <w:t>国家发明专利</w:t>
            </w:r>
          </w:p>
        </w:tc>
        <w:tc>
          <w:tcPr>
            <w:tcW w:w="0" w:type="auto"/>
            <w:vAlign w:val="center"/>
          </w:tcPr>
          <w:p w:rsidR="00F3299F" w:rsidRPr="00196E1D" w:rsidRDefault="00F3299F" w:rsidP="009A1CD5">
            <w:r w:rsidRPr="00196E1D">
              <w:rPr>
                <w:rFonts w:hint="eastAsia"/>
              </w:rPr>
              <w:t>一种检测沥青混合料中矿粉含量方法及装置</w:t>
            </w:r>
          </w:p>
        </w:tc>
        <w:tc>
          <w:tcPr>
            <w:tcW w:w="0" w:type="auto"/>
            <w:vAlign w:val="center"/>
          </w:tcPr>
          <w:p w:rsidR="00F3299F" w:rsidRPr="00196E1D" w:rsidRDefault="00F3299F" w:rsidP="009A1CD5">
            <w:r w:rsidRPr="00196E1D">
              <w:rPr>
                <w:rFonts w:hint="eastAsia"/>
              </w:rPr>
              <w:t>中国</w:t>
            </w:r>
          </w:p>
        </w:tc>
        <w:tc>
          <w:tcPr>
            <w:tcW w:w="0" w:type="auto"/>
            <w:vAlign w:val="center"/>
          </w:tcPr>
          <w:p w:rsidR="00F3299F" w:rsidRPr="00196E1D" w:rsidRDefault="00F3299F" w:rsidP="009A1CD5">
            <w:r w:rsidRPr="00196E1D">
              <w:t>ZL200810100449.X</w:t>
            </w:r>
          </w:p>
        </w:tc>
        <w:tc>
          <w:tcPr>
            <w:tcW w:w="0" w:type="auto"/>
            <w:vAlign w:val="center"/>
          </w:tcPr>
          <w:p w:rsidR="00F3299F" w:rsidRPr="00196E1D" w:rsidRDefault="00F3299F" w:rsidP="009A1CD5">
            <w:smartTag w:uri="urn:schemas-microsoft-com:office:smarttags" w:element="chsdate">
              <w:smartTagPr>
                <w:attr w:name="IsROCDate" w:val="False"/>
                <w:attr w:name="IsLunarDate" w:val="False"/>
                <w:attr w:name="Day" w:val="4"/>
                <w:attr w:name="Month" w:val="5"/>
                <w:attr w:name="Year" w:val="2011"/>
              </w:smartTagPr>
              <w:r w:rsidRPr="00196E1D">
                <w:t>2011-05-04</w:t>
              </w:r>
            </w:smartTag>
          </w:p>
        </w:tc>
        <w:tc>
          <w:tcPr>
            <w:tcW w:w="0" w:type="auto"/>
            <w:vAlign w:val="center"/>
          </w:tcPr>
          <w:p w:rsidR="00F3299F" w:rsidRPr="00196E1D" w:rsidRDefault="00F3299F" w:rsidP="009A1CD5">
            <w:r w:rsidRPr="00196E1D">
              <w:rPr>
                <w:rFonts w:hint="eastAsia"/>
              </w:rPr>
              <w:t>第</w:t>
            </w:r>
            <w:r w:rsidRPr="00196E1D">
              <w:t>771415</w:t>
            </w:r>
            <w:r w:rsidRPr="00196E1D">
              <w:rPr>
                <w:rFonts w:hint="eastAsia"/>
              </w:rPr>
              <w:t>号</w:t>
            </w:r>
          </w:p>
        </w:tc>
        <w:tc>
          <w:tcPr>
            <w:tcW w:w="1226" w:type="dxa"/>
            <w:vAlign w:val="center"/>
          </w:tcPr>
          <w:p w:rsidR="00F3299F" w:rsidRPr="00196E1D" w:rsidRDefault="00F3299F" w:rsidP="009A1CD5">
            <w:r w:rsidRPr="00196E1D">
              <w:rPr>
                <w:rFonts w:hint="eastAsia"/>
              </w:rPr>
              <w:t>长安大学</w:t>
            </w:r>
          </w:p>
        </w:tc>
        <w:tc>
          <w:tcPr>
            <w:tcW w:w="992" w:type="dxa"/>
            <w:vAlign w:val="center"/>
          </w:tcPr>
          <w:p w:rsidR="00F3299F" w:rsidRPr="00196E1D" w:rsidRDefault="00F3299F" w:rsidP="009A1CD5"/>
        </w:tc>
      </w:tr>
      <w:tr w:rsidR="00F3299F" w:rsidRPr="00196E1D" w:rsidTr="008728E2">
        <w:tc>
          <w:tcPr>
            <w:tcW w:w="0" w:type="auto"/>
            <w:vAlign w:val="center"/>
          </w:tcPr>
          <w:p w:rsidR="00F3299F" w:rsidRPr="00196E1D" w:rsidRDefault="00F3299F" w:rsidP="009A1CD5">
            <w:r w:rsidRPr="00196E1D">
              <w:rPr>
                <w:rFonts w:hint="eastAsia"/>
              </w:rPr>
              <w:t>实用新型专利</w:t>
            </w:r>
          </w:p>
        </w:tc>
        <w:tc>
          <w:tcPr>
            <w:tcW w:w="0" w:type="auto"/>
            <w:vAlign w:val="center"/>
          </w:tcPr>
          <w:p w:rsidR="00F3299F" w:rsidRPr="00196E1D" w:rsidRDefault="00F3299F" w:rsidP="009A1CD5">
            <w:r w:rsidRPr="00196E1D">
              <w:rPr>
                <w:rFonts w:hint="eastAsia"/>
              </w:rPr>
              <w:t>用于矿质混合料级配三维检测的数据自动采集系统</w:t>
            </w:r>
          </w:p>
        </w:tc>
        <w:tc>
          <w:tcPr>
            <w:tcW w:w="0" w:type="auto"/>
            <w:vAlign w:val="center"/>
          </w:tcPr>
          <w:p w:rsidR="00F3299F" w:rsidRPr="00196E1D" w:rsidRDefault="00F3299F" w:rsidP="009A1CD5">
            <w:r w:rsidRPr="00196E1D">
              <w:rPr>
                <w:rFonts w:hint="eastAsia"/>
              </w:rPr>
              <w:t>中国</w:t>
            </w:r>
          </w:p>
        </w:tc>
        <w:tc>
          <w:tcPr>
            <w:tcW w:w="0" w:type="auto"/>
            <w:vAlign w:val="center"/>
          </w:tcPr>
          <w:p w:rsidR="00F3299F" w:rsidRPr="00196E1D" w:rsidRDefault="00F3299F" w:rsidP="009A1CD5">
            <w:r w:rsidRPr="00196E1D">
              <w:t>ZL201320056277.7</w:t>
            </w:r>
          </w:p>
        </w:tc>
        <w:tc>
          <w:tcPr>
            <w:tcW w:w="0" w:type="auto"/>
            <w:vAlign w:val="center"/>
          </w:tcPr>
          <w:p w:rsidR="00F3299F" w:rsidRPr="00196E1D" w:rsidRDefault="00F3299F" w:rsidP="009A1CD5">
            <w:smartTag w:uri="urn:schemas-microsoft-com:office:smarttags" w:element="chsdate">
              <w:smartTagPr>
                <w:attr w:name="IsROCDate" w:val="False"/>
                <w:attr w:name="IsLunarDate" w:val="False"/>
                <w:attr w:name="Day" w:val="7"/>
                <w:attr w:name="Month" w:val="8"/>
                <w:attr w:name="Year" w:val="2013"/>
              </w:smartTagPr>
              <w:r w:rsidRPr="00196E1D">
                <w:t>2013-08-07</w:t>
              </w:r>
            </w:smartTag>
          </w:p>
        </w:tc>
        <w:tc>
          <w:tcPr>
            <w:tcW w:w="0" w:type="auto"/>
            <w:vAlign w:val="center"/>
          </w:tcPr>
          <w:p w:rsidR="00F3299F" w:rsidRPr="00196E1D" w:rsidRDefault="00F3299F" w:rsidP="009A1CD5">
            <w:r w:rsidRPr="00196E1D">
              <w:rPr>
                <w:rFonts w:hint="eastAsia"/>
              </w:rPr>
              <w:t>第</w:t>
            </w:r>
            <w:r w:rsidRPr="00196E1D">
              <w:t>3085162</w:t>
            </w:r>
            <w:r w:rsidRPr="00196E1D">
              <w:rPr>
                <w:rFonts w:hint="eastAsia"/>
              </w:rPr>
              <w:t>号</w:t>
            </w:r>
          </w:p>
        </w:tc>
        <w:tc>
          <w:tcPr>
            <w:tcW w:w="1226" w:type="dxa"/>
            <w:vAlign w:val="center"/>
          </w:tcPr>
          <w:p w:rsidR="00F3299F" w:rsidRPr="00196E1D" w:rsidRDefault="00F3299F" w:rsidP="009A1CD5">
            <w:r w:rsidRPr="00196E1D">
              <w:rPr>
                <w:rFonts w:hint="eastAsia"/>
              </w:rPr>
              <w:t>长安大学</w:t>
            </w:r>
          </w:p>
        </w:tc>
        <w:tc>
          <w:tcPr>
            <w:tcW w:w="992" w:type="dxa"/>
            <w:vAlign w:val="center"/>
          </w:tcPr>
          <w:p w:rsidR="00F3299F" w:rsidRPr="00196E1D" w:rsidRDefault="00F3299F" w:rsidP="009A1CD5"/>
        </w:tc>
      </w:tr>
      <w:tr w:rsidR="00F3299F" w:rsidRPr="00196E1D" w:rsidTr="008728E2">
        <w:tc>
          <w:tcPr>
            <w:tcW w:w="0" w:type="auto"/>
            <w:vAlign w:val="center"/>
          </w:tcPr>
          <w:p w:rsidR="00F3299F" w:rsidRPr="00196E1D" w:rsidRDefault="00F3299F" w:rsidP="009A1CD5">
            <w:r w:rsidRPr="00196E1D">
              <w:rPr>
                <w:rFonts w:hint="eastAsia"/>
              </w:rPr>
              <w:t>实用新型专利</w:t>
            </w:r>
          </w:p>
        </w:tc>
        <w:tc>
          <w:tcPr>
            <w:tcW w:w="0" w:type="auto"/>
            <w:vAlign w:val="center"/>
          </w:tcPr>
          <w:p w:rsidR="00F3299F" w:rsidRPr="00196E1D" w:rsidRDefault="00F3299F" w:rsidP="009A1CD5">
            <w:r w:rsidRPr="00196E1D">
              <w:rPr>
                <w:rFonts w:hint="eastAsia"/>
              </w:rPr>
              <w:t>生产现场集料三维检测的实时数据采集系统</w:t>
            </w:r>
          </w:p>
        </w:tc>
        <w:tc>
          <w:tcPr>
            <w:tcW w:w="0" w:type="auto"/>
            <w:vAlign w:val="center"/>
          </w:tcPr>
          <w:p w:rsidR="00F3299F" w:rsidRPr="00196E1D" w:rsidRDefault="00F3299F" w:rsidP="009A1CD5">
            <w:r w:rsidRPr="00196E1D">
              <w:rPr>
                <w:rFonts w:hint="eastAsia"/>
              </w:rPr>
              <w:t>中国</w:t>
            </w:r>
          </w:p>
        </w:tc>
        <w:tc>
          <w:tcPr>
            <w:tcW w:w="0" w:type="auto"/>
            <w:vAlign w:val="center"/>
          </w:tcPr>
          <w:p w:rsidR="00F3299F" w:rsidRPr="00196E1D" w:rsidRDefault="00F3299F" w:rsidP="009A1CD5">
            <w:r w:rsidRPr="00196E1D">
              <w:t>ZL201320056448.6</w:t>
            </w:r>
          </w:p>
        </w:tc>
        <w:tc>
          <w:tcPr>
            <w:tcW w:w="0" w:type="auto"/>
            <w:vAlign w:val="center"/>
          </w:tcPr>
          <w:p w:rsidR="00F3299F" w:rsidRPr="00196E1D" w:rsidRDefault="00F3299F" w:rsidP="009A1CD5">
            <w:smartTag w:uri="urn:schemas-microsoft-com:office:smarttags" w:element="chsdate">
              <w:smartTagPr>
                <w:attr w:name="IsROCDate" w:val="False"/>
                <w:attr w:name="IsLunarDate" w:val="False"/>
                <w:attr w:name="Day" w:val="7"/>
                <w:attr w:name="Month" w:val="8"/>
                <w:attr w:name="Year" w:val="2013"/>
              </w:smartTagPr>
              <w:r w:rsidRPr="00196E1D">
                <w:t>2013-08-07</w:t>
              </w:r>
            </w:smartTag>
          </w:p>
        </w:tc>
        <w:tc>
          <w:tcPr>
            <w:tcW w:w="0" w:type="auto"/>
            <w:vAlign w:val="center"/>
          </w:tcPr>
          <w:p w:rsidR="00F3299F" w:rsidRPr="00196E1D" w:rsidRDefault="00F3299F" w:rsidP="009A1CD5">
            <w:r w:rsidRPr="00196E1D">
              <w:rPr>
                <w:rFonts w:hint="eastAsia"/>
              </w:rPr>
              <w:t>第</w:t>
            </w:r>
            <w:r w:rsidRPr="00196E1D">
              <w:t>3084688</w:t>
            </w:r>
            <w:r w:rsidRPr="00196E1D">
              <w:rPr>
                <w:rFonts w:hint="eastAsia"/>
              </w:rPr>
              <w:t>号</w:t>
            </w:r>
          </w:p>
        </w:tc>
        <w:tc>
          <w:tcPr>
            <w:tcW w:w="1226" w:type="dxa"/>
            <w:vAlign w:val="center"/>
          </w:tcPr>
          <w:p w:rsidR="00F3299F" w:rsidRPr="00196E1D" w:rsidRDefault="00F3299F" w:rsidP="009A1CD5">
            <w:r w:rsidRPr="00196E1D">
              <w:rPr>
                <w:rFonts w:hint="eastAsia"/>
              </w:rPr>
              <w:t>长安大学</w:t>
            </w:r>
          </w:p>
        </w:tc>
        <w:tc>
          <w:tcPr>
            <w:tcW w:w="992" w:type="dxa"/>
            <w:vAlign w:val="center"/>
          </w:tcPr>
          <w:p w:rsidR="00F3299F" w:rsidRPr="00196E1D" w:rsidRDefault="00F3299F" w:rsidP="009A1CD5"/>
        </w:tc>
      </w:tr>
      <w:tr w:rsidR="00F3299F" w:rsidRPr="00196E1D" w:rsidTr="008728E2">
        <w:tc>
          <w:tcPr>
            <w:tcW w:w="0" w:type="auto"/>
            <w:vAlign w:val="center"/>
          </w:tcPr>
          <w:p w:rsidR="00F3299F" w:rsidRPr="00196E1D" w:rsidRDefault="00F3299F" w:rsidP="009A1CD5">
            <w:r w:rsidRPr="00196E1D">
              <w:rPr>
                <w:rFonts w:hint="eastAsia"/>
              </w:rPr>
              <w:t>实用新型专利</w:t>
            </w:r>
          </w:p>
        </w:tc>
        <w:tc>
          <w:tcPr>
            <w:tcW w:w="0" w:type="auto"/>
            <w:vAlign w:val="center"/>
          </w:tcPr>
          <w:p w:rsidR="00F3299F" w:rsidRPr="00196E1D" w:rsidRDefault="00F3299F" w:rsidP="009A1CD5">
            <w:r w:rsidRPr="00196E1D">
              <w:rPr>
                <w:rFonts w:hint="eastAsia"/>
              </w:rPr>
              <w:t>一种用于集料级配现场检测的抗干扰成像采集系统</w:t>
            </w:r>
          </w:p>
        </w:tc>
        <w:tc>
          <w:tcPr>
            <w:tcW w:w="0" w:type="auto"/>
            <w:vAlign w:val="center"/>
          </w:tcPr>
          <w:p w:rsidR="00F3299F" w:rsidRPr="00196E1D" w:rsidRDefault="00F3299F" w:rsidP="009A1CD5">
            <w:r w:rsidRPr="00196E1D">
              <w:rPr>
                <w:rFonts w:hint="eastAsia"/>
              </w:rPr>
              <w:t>中国</w:t>
            </w:r>
          </w:p>
        </w:tc>
        <w:tc>
          <w:tcPr>
            <w:tcW w:w="0" w:type="auto"/>
            <w:vAlign w:val="center"/>
          </w:tcPr>
          <w:p w:rsidR="00F3299F" w:rsidRPr="00196E1D" w:rsidRDefault="00F3299F" w:rsidP="009A1CD5">
            <w:r w:rsidRPr="00196E1D">
              <w:t>ZL201120348164.5</w:t>
            </w:r>
          </w:p>
        </w:tc>
        <w:tc>
          <w:tcPr>
            <w:tcW w:w="0" w:type="auto"/>
            <w:vAlign w:val="center"/>
          </w:tcPr>
          <w:p w:rsidR="00F3299F" w:rsidRPr="00196E1D" w:rsidRDefault="00F3299F" w:rsidP="009A1CD5">
            <w:smartTag w:uri="urn:schemas-microsoft-com:office:smarttags" w:element="chsdate">
              <w:smartTagPr>
                <w:attr w:name="IsROCDate" w:val="False"/>
                <w:attr w:name="IsLunarDate" w:val="False"/>
                <w:attr w:name="Day" w:val="30"/>
                <w:attr w:name="Month" w:val="5"/>
                <w:attr w:name="Year" w:val="2012"/>
              </w:smartTagPr>
              <w:r w:rsidRPr="00196E1D">
                <w:t>2012-05-30</w:t>
              </w:r>
            </w:smartTag>
          </w:p>
        </w:tc>
        <w:tc>
          <w:tcPr>
            <w:tcW w:w="0" w:type="auto"/>
            <w:vAlign w:val="center"/>
          </w:tcPr>
          <w:p w:rsidR="00F3299F" w:rsidRPr="00196E1D" w:rsidRDefault="00F3299F" w:rsidP="009A1CD5">
            <w:r w:rsidRPr="00196E1D">
              <w:rPr>
                <w:rFonts w:hint="eastAsia"/>
              </w:rPr>
              <w:t>第</w:t>
            </w:r>
            <w:r w:rsidRPr="00196E1D">
              <w:t>2213201</w:t>
            </w:r>
            <w:r w:rsidRPr="00196E1D">
              <w:rPr>
                <w:rFonts w:hint="eastAsia"/>
              </w:rPr>
              <w:t>号</w:t>
            </w:r>
          </w:p>
        </w:tc>
        <w:tc>
          <w:tcPr>
            <w:tcW w:w="1226" w:type="dxa"/>
            <w:vAlign w:val="center"/>
          </w:tcPr>
          <w:p w:rsidR="00F3299F" w:rsidRPr="00196E1D" w:rsidRDefault="00F3299F" w:rsidP="009A1CD5">
            <w:r w:rsidRPr="00196E1D">
              <w:rPr>
                <w:rFonts w:hint="eastAsia"/>
              </w:rPr>
              <w:t>长安大学</w:t>
            </w:r>
          </w:p>
        </w:tc>
        <w:tc>
          <w:tcPr>
            <w:tcW w:w="992" w:type="dxa"/>
            <w:vAlign w:val="center"/>
          </w:tcPr>
          <w:p w:rsidR="00F3299F" w:rsidRPr="00196E1D" w:rsidRDefault="00F3299F" w:rsidP="009A1CD5"/>
        </w:tc>
      </w:tr>
      <w:tr w:rsidR="00F3299F" w:rsidRPr="00196E1D" w:rsidTr="008728E2">
        <w:tc>
          <w:tcPr>
            <w:tcW w:w="0" w:type="auto"/>
            <w:vAlign w:val="center"/>
          </w:tcPr>
          <w:p w:rsidR="00F3299F" w:rsidRPr="00196E1D" w:rsidRDefault="00F3299F" w:rsidP="009A1CD5">
            <w:r w:rsidRPr="00196E1D">
              <w:rPr>
                <w:rFonts w:hint="eastAsia"/>
              </w:rPr>
              <w:t>实用新型专利</w:t>
            </w:r>
          </w:p>
        </w:tc>
        <w:tc>
          <w:tcPr>
            <w:tcW w:w="0" w:type="auto"/>
            <w:vAlign w:val="center"/>
          </w:tcPr>
          <w:p w:rsidR="00F3299F" w:rsidRPr="00196E1D" w:rsidRDefault="00F3299F" w:rsidP="009A1CD5">
            <w:r w:rsidRPr="00196E1D">
              <w:rPr>
                <w:rFonts w:hint="eastAsia"/>
              </w:rPr>
              <w:t>一种用于矿质混合料的图像采集装置</w:t>
            </w:r>
          </w:p>
        </w:tc>
        <w:tc>
          <w:tcPr>
            <w:tcW w:w="0" w:type="auto"/>
            <w:vAlign w:val="center"/>
          </w:tcPr>
          <w:p w:rsidR="00F3299F" w:rsidRPr="00196E1D" w:rsidRDefault="00F3299F" w:rsidP="009A1CD5">
            <w:r w:rsidRPr="00196E1D">
              <w:rPr>
                <w:rFonts w:hint="eastAsia"/>
              </w:rPr>
              <w:t>中国</w:t>
            </w:r>
          </w:p>
        </w:tc>
        <w:tc>
          <w:tcPr>
            <w:tcW w:w="0" w:type="auto"/>
            <w:vAlign w:val="center"/>
          </w:tcPr>
          <w:p w:rsidR="00F3299F" w:rsidRPr="00196E1D" w:rsidRDefault="00F3299F" w:rsidP="009A1CD5">
            <w:r w:rsidRPr="00196E1D">
              <w:t>ZL201120098706.8</w:t>
            </w:r>
          </w:p>
        </w:tc>
        <w:tc>
          <w:tcPr>
            <w:tcW w:w="0" w:type="auto"/>
            <w:vAlign w:val="center"/>
          </w:tcPr>
          <w:p w:rsidR="00F3299F" w:rsidRPr="00196E1D" w:rsidRDefault="00F3299F" w:rsidP="009A1CD5">
            <w:smartTag w:uri="urn:schemas-microsoft-com:office:smarttags" w:element="chsdate">
              <w:smartTagPr>
                <w:attr w:name="IsROCDate" w:val="False"/>
                <w:attr w:name="IsLunarDate" w:val="False"/>
                <w:attr w:name="Day" w:val="31"/>
                <w:attr w:name="Month" w:val="8"/>
                <w:attr w:name="Year" w:val="2011"/>
              </w:smartTagPr>
              <w:r w:rsidRPr="00196E1D">
                <w:t>2011-08-31</w:t>
              </w:r>
            </w:smartTag>
          </w:p>
        </w:tc>
        <w:tc>
          <w:tcPr>
            <w:tcW w:w="0" w:type="auto"/>
            <w:vAlign w:val="center"/>
          </w:tcPr>
          <w:p w:rsidR="00F3299F" w:rsidRPr="00196E1D" w:rsidRDefault="00F3299F" w:rsidP="009A1CD5">
            <w:r w:rsidRPr="00196E1D">
              <w:rPr>
                <w:rFonts w:hint="eastAsia"/>
              </w:rPr>
              <w:t>第</w:t>
            </w:r>
            <w:r w:rsidRPr="00196E1D">
              <w:t>1914310</w:t>
            </w:r>
            <w:r w:rsidRPr="00196E1D">
              <w:rPr>
                <w:rFonts w:hint="eastAsia"/>
              </w:rPr>
              <w:t>号</w:t>
            </w:r>
          </w:p>
        </w:tc>
        <w:tc>
          <w:tcPr>
            <w:tcW w:w="1226" w:type="dxa"/>
            <w:vAlign w:val="center"/>
          </w:tcPr>
          <w:p w:rsidR="00F3299F" w:rsidRPr="00196E1D" w:rsidRDefault="00F3299F" w:rsidP="009A1CD5">
            <w:r w:rsidRPr="00196E1D">
              <w:rPr>
                <w:rFonts w:hint="eastAsia"/>
              </w:rPr>
              <w:t>长安大学</w:t>
            </w:r>
          </w:p>
        </w:tc>
        <w:tc>
          <w:tcPr>
            <w:tcW w:w="992" w:type="dxa"/>
            <w:vAlign w:val="center"/>
          </w:tcPr>
          <w:p w:rsidR="00F3299F" w:rsidRPr="00196E1D" w:rsidRDefault="00F3299F" w:rsidP="009A1CD5"/>
        </w:tc>
      </w:tr>
      <w:tr w:rsidR="00F3299F" w:rsidRPr="00196E1D" w:rsidTr="008728E2">
        <w:tc>
          <w:tcPr>
            <w:tcW w:w="0" w:type="auto"/>
            <w:vAlign w:val="center"/>
          </w:tcPr>
          <w:p w:rsidR="00F3299F" w:rsidRPr="00196E1D" w:rsidRDefault="00F3299F" w:rsidP="009A1CD5">
            <w:r w:rsidRPr="00196E1D">
              <w:rPr>
                <w:rFonts w:hint="eastAsia"/>
              </w:rPr>
              <w:t>实用新型专利</w:t>
            </w:r>
          </w:p>
        </w:tc>
        <w:tc>
          <w:tcPr>
            <w:tcW w:w="0" w:type="auto"/>
            <w:vAlign w:val="center"/>
          </w:tcPr>
          <w:p w:rsidR="00F3299F" w:rsidRPr="00196E1D" w:rsidRDefault="00F3299F" w:rsidP="009A1CD5">
            <w:r w:rsidRPr="00196E1D">
              <w:rPr>
                <w:rFonts w:hint="eastAsia"/>
              </w:rPr>
              <w:t>一种用于集料级配实时检测的图像去阴影采集装置</w:t>
            </w:r>
          </w:p>
        </w:tc>
        <w:tc>
          <w:tcPr>
            <w:tcW w:w="0" w:type="auto"/>
            <w:vAlign w:val="center"/>
          </w:tcPr>
          <w:p w:rsidR="00F3299F" w:rsidRPr="00196E1D" w:rsidRDefault="00F3299F" w:rsidP="009A1CD5">
            <w:r w:rsidRPr="00196E1D">
              <w:rPr>
                <w:rFonts w:hint="eastAsia"/>
              </w:rPr>
              <w:t>中国</w:t>
            </w:r>
          </w:p>
        </w:tc>
        <w:tc>
          <w:tcPr>
            <w:tcW w:w="0" w:type="auto"/>
            <w:vAlign w:val="center"/>
          </w:tcPr>
          <w:p w:rsidR="00F3299F" w:rsidRPr="00196E1D" w:rsidRDefault="00F3299F" w:rsidP="009A1CD5">
            <w:r w:rsidRPr="00196E1D">
              <w:t>ZL201020286888.7</w:t>
            </w:r>
          </w:p>
        </w:tc>
        <w:tc>
          <w:tcPr>
            <w:tcW w:w="0" w:type="auto"/>
            <w:vAlign w:val="center"/>
          </w:tcPr>
          <w:p w:rsidR="00F3299F" w:rsidRPr="00196E1D" w:rsidRDefault="00F3299F" w:rsidP="009A1CD5">
            <w:smartTag w:uri="urn:schemas-microsoft-com:office:smarttags" w:element="chsdate">
              <w:smartTagPr>
                <w:attr w:name="IsROCDate" w:val="False"/>
                <w:attr w:name="IsLunarDate" w:val="False"/>
                <w:attr w:name="Day" w:val="16"/>
                <w:attr w:name="Month" w:val="3"/>
                <w:attr w:name="Year" w:val="2011"/>
              </w:smartTagPr>
              <w:r w:rsidRPr="00196E1D">
                <w:t>2011-03-16</w:t>
              </w:r>
            </w:smartTag>
          </w:p>
        </w:tc>
        <w:tc>
          <w:tcPr>
            <w:tcW w:w="0" w:type="auto"/>
            <w:vAlign w:val="center"/>
          </w:tcPr>
          <w:p w:rsidR="00F3299F" w:rsidRPr="00196E1D" w:rsidRDefault="00F3299F" w:rsidP="009A1CD5">
            <w:r w:rsidRPr="00196E1D">
              <w:rPr>
                <w:rFonts w:hint="eastAsia"/>
              </w:rPr>
              <w:t>第</w:t>
            </w:r>
            <w:r w:rsidRPr="00196E1D">
              <w:t>1722410</w:t>
            </w:r>
            <w:r w:rsidRPr="00196E1D">
              <w:rPr>
                <w:rFonts w:hint="eastAsia"/>
              </w:rPr>
              <w:t>号</w:t>
            </w:r>
          </w:p>
        </w:tc>
        <w:tc>
          <w:tcPr>
            <w:tcW w:w="1226" w:type="dxa"/>
            <w:vAlign w:val="center"/>
          </w:tcPr>
          <w:p w:rsidR="00F3299F" w:rsidRPr="00196E1D" w:rsidRDefault="00F3299F" w:rsidP="009A1CD5">
            <w:r w:rsidRPr="00196E1D">
              <w:rPr>
                <w:rFonts w:hint="eastAsia"/>
              </w:rPr>
              <w:t>长安大学</w:t>
            </w:r>
          </w:p>
        </w:tc>
        <w:tc>
          <w:tcPr>
            <w:tcW w:w="992" w:type="dxa"/>
            <w:vAlign w:val="center"/>
          </w:tcPr>
          <w:p w:rsidR="00F3299F" w:rsidRPr="00196E1D" w:rsidRDefault="00F3299F" w:rsidP="009A1CD5"/>
        </w:tc>
      </w:tr>
      <w:tr w:rsidR="00F3299F" w:rsidRPr="00196E1D" w:rsidTr="008728E2">
        <w:tc>
          <w:tcPr>
            <w:tcW w:w="0" w:type="auto"/>
            <w:vAlign w:val="center"/>
          </w:tcPr>
          <w:p w:rsidR="00F3299F" w:rsidRPr="00196E1D" w:rsidRDefault="00F3299F" w:rsidP="009A1CD5">
            <w:r w:rsidRPr="00196E1D">
              <w:rPr>
                <w:rFonts w:hint="eastAsia"/>
              </w:rPr>
              <w:t>计算机软件著作权</w:t>
            </w:r>
          </w:p>
        </w:tc>
        <w:tc>
          <w:tcPr>
            <w:tcW w:w="0" w:type="auto"/>
            <w:vAlign w:val="center"/>
          </w:tcPr>
          <w:p w:rsidR="00F3299F" w:rsidRPr="00196E1D" w:rsidRDefault="00F3299F" w:rsidP="009A1CD5">
            <w:r w:rsidRPr="00196E1D">
              <w:rPr>
                <w:rFonts w:hint="eastAsia"/>
              </w:rPr>
              <w:t>基于三维数据集料检测系统</w:t>
            </w:r>
            <w:r w:rsidRPr="00196E1D">
              <w:t>V1.0</w:t>
            </w:r>
          </w:p>
        </w:tc>
        <w:tc>
          <w:tcPr>
            <w:tcW w:w="0" w:type="auto"/>
            <w:vAlign w:val="center"/>
          </w:tcPr>
          <w:p w:rsidR="00F3299F" w:rsidRPr="00196E1D" w:rsidRDefault="00F3299F" w:rsidP="009A1CD5">
            <w:r w:rsidRPr="00196E1D">
              <w:rPr>
                <w:rFonts w:hint="eastAsia"/>
              </w:rPr>
              <w:t>中国</w:t>
            </w:r>
          </w:p>
        </w:tc>
        <w:tc>
          <w:tcPr>
            <w:tcW w:w="0" w:type="auto"/>
            <w:vAlign w:val="center"/>
          </w:tcPr>
          <w:p w:rsidR="00F3299F" w:rsidRPr="00196E1D" w:rsidRDefault="00F3299F" w:rsidP="009A1CD5">
            <w:r w:rsidRPr="00196E1D">
              <w:t>2014SR139716</w:t>
            </w:r>
          </w:p>
        </w:tc>
        <w:tc>
          <w:tcPr>
            <w:tcW w:w="0" w:type="auto"/>
            <w:vAlign w:val="center"/>
          </w:tcPr>
          <w:p w:rsidR="00F3299F" w:rsidRPr="00196E1D" w:rsidRDefault="00F3299F" w:rsidP="009A1CD5">
            <w:smartTag w:uri="urn:schemas-microsoft-com:office:smarttags" w:element="chsdate">
              <w:smartTagPr>
                <w:attr w:name="IsROCDate" w:val="False"/>
                <w:attr w:name="IsLunarDate" w:val="False"/>
                <w:attr w:name="Day" w:val="17"/>
                <w:attr w:name="Month" w:val="9"/>
                <w:attr w:name="Year" w:val="2014"/>
              </w:smartTagPr>
              <w:r w:rsidRPr="00196E1D">
                <w:t>2014-09-17</w:t>
              </w:r>
            </w:smartTag>
          </w:p>
        </w:tc>
        <w:tc>
          <w:tcPr>
            <w:tcW w:w="0" w:type="auto"/>
            <w:vAlign w:val="center"/>
          </w:tcPr>
          <w:p w:rsidR="00F3299F" w:rsidRPr="00196E1D" w:rsidRDefault="00F3299F" w:rsidP="009A1CD5">
            <w:r w:rsidRPr="00196E1D">
              <w:rPr>
                <w:rFonts w:hint="eastAsia"/>
              </w:rPr>
              <w:t>软著登字</w:t>
            </w:r>
          </w:p>
          <w:p w:rsidR="00F3299F" w:rsidRPr="00196E1D" w:rsidRDefault="00F3299F" w:rsidP="009A1CD5">
            <w:r w:rsidRPr="00196E1D">
              <w:rPr>
                <w:rFonts w:hint="eastAsia"/>
              </w:rPr>
              <w:t>第</w:t>
            </w:r>
            <w:r w:rsidRPr="00196E1D">
              <w:t>0808956</w:t>
            </w:r>
            <w:r w:rsidRPr="00196E1D">
              <w:rPr>
                <w:rFonts w:hint="eastAsia"/>
              </w:rPr>
              <w:t>号</w:t>
            </w:r>
          </w:p>
        </w:tc>
        <w:tc>
          <w:tcPr>
            <w:tcW w:w="1226" w:type="dxa"/>
            <w:vAlign w:val="center"/>
          </w:tcPr>
          <w:p w:rsidR="00F3299F" w:rsidRPr="00196E1D" w:rsidRDefault="00F3299F" w:rsidP="009A1CD5">
            <w:r w:rsidRPr="00196E1D">
              <w:rPr>
                <w:rFonts w:hint="eastAsia"/>
              </w:rPr>
              <w:t>长安大学</w:t>
            </w:r>
          </w:p>
        </w:tc>
        <w:tc>
          <w:tcPr>
            <w:tcW w:w="992" w:type="dxa"/>
            <w:vAlign w:val="center"/>
          </w:tcPr>
          <w:p w:rsidR="00F3299F" w:rsidRPr="00196E1D" w:rsidRDefault="00F3299F" w:rsidP="009A1CD5"/>
        </w:tc>
      </w:tr>
      <w:tr w:rsidR="00F3299F" w:rsidRPr="00196E1D" w:rsidTr="008728E2">
        <w:tc>
          <w:tcPr>
            <w:tcW w:w="0" w:type="auto"/>
            <w:vAlign w:val="center"/>
          </w:tcPr>
          <w:p w:rsidR="00F3299F" w:rsidRPr="00196E1D" w:rsidRDefault="00F3299F" w:rsidP="009A1CD5">
            <w:r w:rsidRPr="00196E1D">
              <w:rPr>
                <w:rFonts w:hint="eastAsia"/>
              </w:rPr>
              <w:t>计算机软件著作权</w:t>
            </w:r>
          </w:p>
        </w:tc>
        <w:tc>
          <w:tcPr>
            <w:tcW w:w="0" w:type="auto"/>
            <w:vAlign w:val="center"/>
          </w:tcPr>
          <w:p w:rsidR="00F3299F" w:rsidRPr="00196E1D" w:rsidRDefault="00F3299F" w:rsidP="009A1CD5">
            <w:r w:rsidRPr="00196E1D">
              <w:rPr>
                <w:rFonts w:hint="eastAsia"/>
              </w:rPr>
              <w:t>现场集料数字图像去噪软件</w:t>
            </w:r>
            <w:r w:rsidRPr="00196E1D">
              <w:t>V1.0</w:t>
            </w:r>
          </w:p>
        </w:tc>
        <w:tc>
          <w:tcPr>
            <w:tcW w:w="0" w:type="auto"/>
            <w:vAlign w:val="center"/>
          </w:tcPr>
          <w:p w:rsidR="00F3299F" w:rsidRPr="00196E1D" w:rsidRDefault="00F3299F" w:rsidP="009A1CD5">
            <w:r w:rsidRPr="00196E1D">
              <w:rPr>
                <w:rFonts w:hint="eastAsia"/>
              </w:rPr>
              <w:t>中国</w:t>
            </w:r>
          </w:p>
        </w:tc>
        <w:tc>
          <w:tcPr>
            <w:tcW w:w="0" w:type="auto"/>
            <w:vAlign w:val="center"/>
          </w:tcPr>
          <w:p w:rsidR="00F3299F" w:rsidRPr="00196E1D" w:rsidRDefault="00F3299F" w:rsidP="009A1CD5">
            <w:r w:rsidRPr="00196E1D">
              <w:t>2012SR017802</w:t>
            </w:r>
          </w:p>
        </w:tc>
        <w:tc>
          <w:tcPr>
            <w:tcW w:w="0" w:type="auto"/>
            <w:vAlign w:val="center"/>
          </w:tcPr>
          <w:p w:rsidR="00F3299F" w:rsidRPr="00196E1D" w:rsidRDefault="00F3299F" w:rsidP="009A1CD5">
            <w:smartTag w:uri="urn:schemas-microsoft-com:office:smarttags" w:element="chsdate">
              <w:smartTagPr>
                <w:attr w:name="IsROCDate" w:val="False"/>
                <w:attr w:name="IsLunarDate" w:val="False"/>
                <w:attr w:name="Day" w:val="7"/>
                <w:attr w:name="Month" w:val="3"/>
                <w:attr w:name="Year" w:val="2012"/>
              </w:smartTagPr>
              <w:r w:rsidRPr="00196E1D">
                <w:t>2012-03-07</w:t>
              </w:r>
            </w:smartTag>
          </w:p>
        </w:tc>
        <w:tc>
          <w:tcPr>
            <w:tcW w:w="0" w:type="auto"/>
            <w:vAlign w:val="center"/>
          </w:tcPr>
          <w:p w:rsidR="00F3299F" w:rsidRPr="00196E1D" w:rsidRDefault="00F3299F" w:rsidP="009A1CD5">
            <w:r w:rsidRPr="00196E1D">
              <w:rPr>
                <w:rFonts w:hint="eastAsia"/>
              </w:rPr>
              <w:t>软著登字</w:t>
            </w:r>
          </w:p>
          <w:p w:rsidR="00F3299F" w:rsidRPr="00196E1D" w:rsidRDefault="00F3299F" w:rsidP="009A1CD5">
            <w:r w:rsidRPr="00196E1D">
              <w:rPr>
                <w:rFonts w:hint="eastAsia"/>
              </w:rPr>
              <w:t>第</w:t>
            </w:r>
            <w:r w:rsidRPr="00196E1D">
              <w:t>0385838</w:t>
            </w:r>
            <w:r w:rsidRPr="00196E1D">
              <w:rPr>
                <w:rFonts w:hint="eastAsia"/>
              </w:rPr>
              <w:t>号</w:t>
            </w:r>
          </w:p>
        </w:tc>
        <w:tc>
          <w:tcPr>
            <w:tcW w:w="1226" w:type="dxa"/>
            <w:vAlign w:val="center"/>
          </w:tcPr>
          <w:p w:rsidR="00F3299F" w:rsidRPr="00196E1D" w:rsidRDefault="00F3299F" w:rsidP="009A1CD5">
            <w:r w:rsidRPr="00196E1D">
              <w:rPr>
                <w:rFonts w:hint="eastAsia"/>
              </w:rPr>
              <w:t>长安大学</w:t>
            </w:r>
          </w:p>
        </w:tc>
        <w:tc>
          <w:tcPr>
            <w:tcW w:w="992" w:type="dxa"/>
            <w:vAlign w:val="center"/>
          </w:tcPr>
          <w:p w:rsidR="00F3299F" w:rsidRPr="00196E1D" w:rsidRDefault="00F3299F" w:rsidP="009A1CD5"/>
        </w:tc>
      </w:tr>
      <w:tr w:rsidR="00F3299F" w:rsidRPr="00196E1D" w:rsidTr="008728E2">
        <w:tc>
          <w:tcPr>
            <w:tcW w:w="0" w:type="auto"/>
            <w:vAlign w:val="center"/>
          </w:tcPr>
          <w:p w:rsidR="00F3299F" w:rsidRPr="00196E1D" w:rsidRDefault="00F3299F" w:rsidP="009A1CD5">
            <w:r w:rsidRPr="00196E1D">
              <w:rPr>
                <w:rFonts w:hint="eastAsia"/>
              </w:rPr>
              <w:t>计算机软件著作权</w:t>
            </w:r>
          </w:p>
        </w:tc>
        <w:tc>
          <w:tcPr>
            <w:tcW w:w="0" w:type="auto"/>
            <w:vAlign w:val="center"/>
          </w:tcPr>
          <w:p w:rsidR="00F3299F" w:rsidRPr="00196E1D" w:rsidRDefault="00F3299F" w:rsidP="009A1CD5">
            <w:r w:rsidRPr="00196E1D">
              <w:rPr>
                <w:rFonts w:hint="eastAsia"/>
              </w:rPr>
              <w:t>沥青混合料级配自动检测系统</w:t>
            </w:r>
            <w:r w:rsidRPr="00196E1D">
              <w:t>V1.0</w:t>
            </w:r>
          </w:p>
        </w:tc>
        <w:tc>
          <w:tcPr>
            <w:tcW w:w="0" w:type="auto"/>
            <w:vAlign w:val="center"/>
          </w:tcPr>
          <w:p w:rsidR="00F3299F" w:rsidRPr="00196E1D" w:rsidRDefault="00F3299F" w:rsidP="009A1CD5">
            <w:r w:rsidRPr="00196E1D">
              <w:rPr>
                <w:rFonts w:hint="eastAsia"/>
              </w:rPr>
              <w:t>中国</w:t>
            </w:r>
          </w:p>
        </w:tc>
        <w:tc>
          <w:tcPr>
            <w:tcW w:w="0" w:type="auto"/>
            <w:vAlign w:val="center"/>
          </w:tcPr>
          <w:p w:rsidR="00F3299F" w:rsidRPr="00196E1D" w:rsidRDefault="00F3299F" w:rsidP="009A1CD5">
            <w:r w:rsidRPr="00196E1D">
              <w:t>2011SR090175</w:t>
            </w:r>
          </w:p>
        </w:tc>
        <w:tc>
          <w:tcPr>
            <w:tcW w:w="0" w:type="auto"/>
            <w:vAlign w:val="center"/>
          </w:tcPr>
          <w:p w:rsidR="00F3299F" w:rsidRPr="00196E1D" w:rsidRDefault="00F3299F" w:rsidP="009A1CD5">
            <w:smartTag w:uri="urn:schemas-microsoft-com:office:smarttags" w:element="chsdate">
              <w:smartTagPr>
                <w:attr w:name="IsROCDate" w:val="False"/>
                <w:attr w:name="IsLunarDate" w:val="False"/>
                <w:attr w:name="Day" w:val="5"/>
                <w:attr w:name="Month" w:val="12"/>
                <w:attr w:name="Year" w:val="2011"/>
              </w:smartTagPr>
              <w:r w:rsidRPr="00196E1D">
                <w:t>2011-12-05</w:t>
              </w:r>
            </w:smartTag>
          </w:p>
        </w:tc>
        <w:tc>
          <w:tcPr>
            <w:tcW w:w="0" w:type="auto"/>
            <w:vAlign w:val="center"/>
          </w:tcPr>
          <w:p w:rsidR="00F3299F" w:rsidRPr="00196E1D" w:rsidRDefault="00F3299F" w:rsidP="009A1CD5">
            <w:r w:rsidRPr="00196E1D">
              <w:rPr>
                <w:rFonts w:hint="eastAsia"/>
              </w:rPr>
              <w:t>软著登字</w:t>
            </w:r>
          </w:p>
          <w:p w:rsidR="00F3299F" w:rsidRPr="00196E1D" w:rsidRDefault="00F3299F" w:rsidP="009A1CD5">
            <w:r w:rsidRPr="00196E1D">
              <w:rPr>
                <w:rFonts w:hint="eastAsia"/>
              </w:rPr>
              <w:t>第</w:t>
            </w:r>
            <w:r w:rsidRPr="00196E1D">
              <w:t>0553849</w:t>
            </w:r>
            <w:r w:rsidRPr="00196E1D">
              <w:rPr>
                <w:rFonts w:hint="eastAsia"/>
              </w:rPr>
              <w:t>号</w:t>
            </w:r>
          </w:p>
        </w:tc>
        <w:tc>
          <w:tcPr>
            <w:tcW w:w="1226" w:type="dxa"/>
            <w:vAlign w:val="center"/>
          </w:tcPr>
          <w:p w:rsidR="00F3299F" w:rsidRPr="00196E1D" w:rsidRDefault="00F3299F" w:rsidP="009A1CD5">
            <w:r w:rsidRPr="00196E1D">
              <w:rPr>
                <w:rFonts w:hint="eastAsia"/>
              </w:rPr>
              <w:t>长安大学</w:t>
            </w:r>
          </w:p>
        </w:tc>
        <w:tc>
          <w:tcPr>
            <w:tcW w:w="992" w:type="dxa"/>
            <w:vAlign w:val="center"/>
          </w:tcPr>
          <w:p w:rsidR="00F3299F" w:rsidRPr="00196E1D" w:rsidRDefault="00F3299F" w:rsidP="009A1CD5"/>
        </w:tc>
      </w:tr>
      <w:tr w:rsidR="00F3299F" w:rsidRPr="00196E1D" w:rsidTr="008728E2">
        <w:tc>
          <w:tcPr>
            <w:tcW w:w="0" w:type="auto"/>
            <w:vAlign w:val="center"/>
          </w:tcPr>
          <w:p w:rsidR="00F3299F" w:rsidRPr="00196E1D" w:rsidRDefault="00F3299F" w:rsidP="009A1CD5">
            <w:r w:rsidRPr="00196E1D">
              <w:rPr>
                <w:rFonts w:hint="eastAsia"/>
              </w:rPr>
              <w:t>计算机软件著作权</w:t>
            </w:r>
          </w:p>
        </w:tc>
        <w:tc>
          <w:tcPr>
            <w:tcW w:w="0" w:type="auto"/>
            <w:vAlign w:val="center"/>
          </w:tcPr>
          <w:p w:rsidR="00F3299F" w:rsidRPr="00196E1D" w:rsidRDefault="00F3299F" w:rsidP="009A1CD5">
            <w:r w:rsidRPr="00196E1D">
              <w:rPr>
                <w:rFonts w:hint="eastAsia"/>
              </w:rPr>
              <w:t>基于数字图像的集料级配分析软件</w:t>
            </w:r>
            <w:r w:rsidRPr="00196E1D">
              <w:t>V1.0</w:t>
            </w:r>
          </w:p>
        </w:tc>
        <w:tc>
          <w:tcPr>
            <w:tcW w:w="0" w:type="auto"/>
            <w:vAlign w:val="center"/>
          </w:tcPr>
          <w:p w:rsidR="00F3299F" w:rsidRPr="00196E1D" w:rsidRDefault="00F3299F" w:rsidP="009A1CD5">
            <w:r w:rsidRPr="00196E1D">
              <w:rPr>
                <w:rFonts w:hint="eastAsia"/>
              </w:rPr>
              <w:t>中国</w:t>
            </w:r>
          </w:p>
        </w:tc>
        <w:tc>
          <w:tcPr>
            <w:tcW w:w="0" w:type="auto"/>
            <w:vAlign w:val="center"/>
          </w:tcPr>
          <w:p w:rsidR="00F3299F" w:rsidRPr="00196E1D" w:rsidRDefault="00F3299F" w:rsidP="009A1CD5">
            <w:r w:rsidRPr="00196E1D">
              <w:t>2011SR067284</w:t>
            </w:r>
          </w:p>
        </w:tc>
        <w:tc>
          <w:tcPr>
            <w:tcW w:w="0" w:type="auto"/>
            <w:vAlign w:val="center"/>
          </w:tcPr>
          <w:p w:rsidR="00F3299F" w:rsidRPr="00196E1D" w:rsidRDefault="00F3299F" w:rsidP="009A1CD5">
            <w:smartTag w:uri="urn:schemas-microsoft-com:office:smarttags" w:element="chsdate">
              <w:smartTagPr>
                <w:attr w:name="IsROCDate" w:val="False"/>
                <w:attr w:name="IsLunarDate" w:val="False"/>
                <w:attr w:name="Day" w:val="20"/>
                <w:attr w:name="Month" w:val="9"/>
                <w:attr w:name="Year" w:val="2011"/>
              </w:smartTagPr>
              <w:r w:rsidRPr="00196E1D">
                <w:t>2011-09-20</w:t>
              </w:r>
            </w:smartTag>
          </w:p>
        </w:tc>
        <w:tc>
          <w:tcPr>
            <w:tcW w:w="0" w:type="auto"/>
            <w:vAlign w:val="center"/>
          </w:tcPr>
          <w:p w:rsidR="00F3299F" w:rsidRPr="00196E1D" w:rsidRDefault="00F3299F" w:rsidP="009A1CD5">
            <w:r w:rsidRPr="00196E1D">
              <w:rPr>
                <w:rFonts w:hint="eastAsia"/>
              </w:rPr>
              <w:t>软著登字</w:t>
            </w:r>
          </w:p>
          <w:p w:rsidR="00F3299F" w:rsidRPr="00196E1D" w:rsidRDefault="00F3299F" w:rsidP="009A1CD5">
            <w:r w:rsidRPr="00196E1D">
              <w:rPr>
                <w:rFonts w:hint="eastAsia"/>
              </w:rPr>
              <w:t>第</w:t>
            </w:r>
            <w:r w:rsidRPr="00196E1D">
              <w:t>0330958</w:t>
            </w:r>
            <w:r w:rsidRPr="00196E1D">
              <w:rPr>
                <w:rFonts w:hint="eastAsia"/>
              </w:rPr>
              <w:t>号</w:t>
            </w:r>
          </w:p>
        </w:tc>
        <w:tc>
          <w:tcPr>
            <w:tcW w:w="1226" w:type="dxa"/>
            <w:vAlign w:val="center"/>
          </w:tcPr>
          <w:p w:rsidR="00F3299F" w:rsidRPr="00196E1D" w:rsidRDefault="00F3299F" w:rsidP="009A1CD5">
            <w:r w:rsidRPr="00196E1D">
              <w:rPr>
                <w:rFonts w:hint="eastAsia"/>
              </w:rPr>
              <w:t>长安大学</w:t>
            </w:r>
          </w:p>
        </w:tc>
        <w:tc>
          <w:tcPr>
            <w:tcW w:w="992" w:type="dxa"/>
            <w:vAlign w:val="center"/>
          </w:tcPr>
          <w:p w:rsidR="00F3299F" w:rsidRPr="00196E1D" w:rsidRDefault="00F3299F" w:rsidP="009A1CD5"/>
        </w:tc>
      </w:tr>
      <w:tr w:rsidR="00F3299F" w:rsidRPr="00196E1D" w:rsidTr="008728E2">
        <w:tc>
          <w:tcPr>
            <w:tcW w:w="0" w:type="auto"/>
            <w:vAlign w:val="center"/>
          </w:tcPr>
          <w:p w:rsidR="00F3299F" w:rsidRPr="00196E1D" w:rsidRDefault="00F3299F" w:rsidP="009A1CD5">
            <w:r w:rsidRPr="00196E1D">
              <w:rPr>
                <w:rFonts w:hint="eastAsia"/>
              </w:rPr>
              <w:t>计算机软件著作权</w:t>
            </w:r>
          </w:p>
        </w:tc>
        <w:tc>
          <w:tcPr>
            <w:tcW w:w="0" w:type="auto"/>
            <w:vAlign w:val="center"/>
          </w:tcPr>
          <w:p w:rsidR="00F3299F" w:rsidRPr="00196E1D" w:rsidRDefault="00F3299F" w:rsidP="009A1CD5">
            <w:r w:rsidRPr="00196E1D">
              <w:rPr>
                <w:rFonts w:hint="eastAsia"/>
              </w:rPr>
              <w:t>基于多线程的集料图像采集软件</w:t>
            </w:r>
            <w:r w:rsidRPr="00196E1D">
              <w:t>V1.0</w:t>
            </w:r>
          </w:p>
        </w:tc>
        <w:tc>
          <w:tcPr>
            <w:tcW w:w="0" w:type="auto"/>
            <w:vAlign w:val="center"/>
          </w:tcPr>
          <w:p w:rsidR="00F3299F" w:rsidRPr="00196E1D" w:rsidRDefault="00F3299F" w:rsidP="009A1CD5">
            <w:r w:rsidRPr="00196E1D">
              <w:rPr>
                <w:rFonts w:hint="eastAsia"/>
              </w:rPr>
              <w:t>中国</w:t>
            </w:r>
          </w:p>
        </w:tc>
        <w:tc>
          <w:tcPr>
            <w:tcW w:w="0" w:type="auto"/>
            <w:vAlign w:val="center"/>
          </w:tcPr>
          <w:p w:rsidR="00F3299F" w:rsidRPr="00196E1D" w:rsidRDefault="00F3299F" w:rsidP="009A1CD5">
            <w:r w:rsidRPr="00196E1D">
              <w:t>2011SR067340</w:t>
            </w:r>
          </w:p>
        </w:tc>
        <w:tc>
          <w:tcPr>
            <w:tcW w:w="0" w:type="auto"/>
            <w:vAlign w:val="center"/>
          </w:tcPr>
          <w:p w:rsidR="00F3299F" w:rsidRPr="00196E1D" w:rsidRDefault="00F3299F" w:rsidP="009A1CD5">
            <w:smartTag w:uri="urn:schemas-microsoft-com:office:smarttags" w:element="chsdate">
              <w:smartTagPr>
                <w:attr w:name="IsROCDate" w:val="False"/>
                <w:attr w:name="IsLunarDate" w:val="False"/>
                <w:attr w:name="Day" w:val="20"/>
                <w:attr w:name="Month" w:val="9"/>
                <w:attr w:name="Year" w:val="2011"/>
              </w:smartTagPr>
              <w:r w:rsidRPr="00196E1D">
                <w:t>2011-09-20</w:t>
              </w:r>
            </w:smartTag>
          </w:p>
        </w:tc>
        <w:tc>
          <w:tcPr>
            <w:tcW w:w="0" w:type="auto"/>
            <w:vAlign w:val="center"/>
          </w:tcPr>
          <w:p w:rsidR="00F3299F" w:rsidRPr="00196E1D" w:rsidRDefault="00F3299F" w:rsidP="009A1CD5">
            <w:r w:rsidRPr="00196E1D">
              <w:rPr>
                <w:rFonts w:hint="eastAsia"/>
              </w:rPr>
              <w:t>软著登字</w:t>
            </w:r>
          </w:p>
          <w:p w:rsidR="00F3299F" w:rsidRPr="00196E1D" w:rsidRDefault="00F3299F" w:rsidP="009A1CD5">
            <w:r w:rsidRPr="00196E1D">
              <w:rPr>
                <w:rFonts w:hint="eastAsia"/>
              </w:rPr>
              <w:t>第</w:t>
            </w:r>
            <w:r w:rsidRPr="00196E1D">
              <w:t>0331014</w:t>
            </w:r>
            <w:r w:rsidRPr="00196E1D">
              <w:rPr>
                <w:rFonts w:hint="eastAsia"/>
              </w:rPr>
              <w:t>号</w:t>
            </w:r>
          </w:p>
        </w:tc>
        <w:tc>
          <w:tcPr>
            <w:tcW w:w="1226" w:type="dxa"/>
            <w:vAlign w:val="center"/>
          </w:tcPr>
          <w:p w:rsidR="00F3299F" w:rsidRPr="00196E1D" w:rsidRDefault="00F3299F" w:rsidP="009A1CD5">
            <w:r w:rsidRPr="00196E1D">
              <w:rPr>
                <w:rFonts w:hint="eastAsia"/>
              </w:rPr>
              <w:t>长安大学</w:t>
            </w:r>
          </w:p>
        </w:tc>
        <w:tc>
          <w:tcPr>
            <w:tcW w:w="992" w:type="dxa"/>
            <w:vAlign w:val="center"/>
          </w:tcPr>
          <w:p w:rsidR="00F3299F" w:rsidRPr="00196E1D" w:rsidRDefault="00F3299F" w:rsidP="009A1CD5"/>
        </w:tc>
      </w:tr>
      <w:tr w:rsidR="00F3299F" w:rsidRPr="00196E1D" w:rsidTr="008728E2">
        <w:tc>
          <w:tcPr>
            <w:tcW w:w="0" w:type="auto"/>
            <w:vAlign w:val="center"/>
          </w:tcPr>
          <w:p w:rsidR="00F3299F" w:rsidRPr="00196E1D" w:rsidRDefault="00F3299F" w:rsidP="009A1CD5">
            <w:r w:rsidRPr="00196E1D">
              <w:rPr>
                <w:rFonts w:hint="eastAsia"/>
              </w:rPr>
              <w:t>计算机软件著作权</w:t>
            </w:r>
          </w:p>
        </w:tc>
        <w:tc>
          <w:tcPr>
            <w:tcW w:w="0" w:type="auto"/>
            <w:vAlign w:val="center"/>
          </w:tcPr>
          <w:p w:rsidR="00F3299F" w:rsidRPr="00196E1D" w:rsidRDefault="00F3299F" w:rsidP="009A1CD5">
            <w:r w:rsidRPr="00196E1D">
              <w:rPr>
                <w:rFonts w:hint="eastAsia"/>
              </w:rPr>
              <w:t>集料数字图像分割软件</w:t>
            </w:r>
            <w:r w:rsidRPr="00196E1D">
              <w:t>V1.0</w:t>
            </w:r>
          </w:p>
        </w:tc>
        <w:tc>
          <w:tcPr>
            <w:tcW w:w="0" w:type="auto"/>
            <w:vAlign w:val="center"/>
          </w:tcPr>
          <w:p w:rsidR="00F3299F" w:rsidRPr="00196E1D" w:rsidRDefault="00F3299F" w:rsidP="009A1CD5">
            <w:r w:rsidRPr="00196E1D">
              <w:rPr>
                <w:rFonts w:hint="eastAsia"/>
              </w:rPr>
              <w:t>中国</w:t>
            </w:r>
          </w:p>
        </w:tc>
        <w:tc>
          <w:tcPr>
            <w:tcW w:w="0" w:type="auto"/>
            <w:vAlign w:val="center"/>
          </w:tcPr>
          <w:p w:rsidR="00F3299F" w:rsidRPr="00196E1D" w:rsidRDefault="00F3299F" w:rsidP="009A1CD5">
            <w:r w:rsidRPr="00196E1D">
              <w:t>2011SR062250</w:t>
            </w:r>
          </w:p>
        </w:tc>
        <w:tc>
          <w:tcPr>
            <w:tcW w:w="0" w:type="auto"/>
            <w:vAlign w:val="center"/>
          </w:tcPr>
          <w:p w:rsidR="00F3299F" w:rsidRPr="00196E1D" w:rsidRDefault="00F3299F" w:rsidP="009A1CD5">
            <w:smartTag w:uri="urn:schemas-microsoft-com:office:smarttags" w:element="chsdate">
              <w:smartTagPr>
                <w:attr w:name="IsROCDate" w:val="False"/>
                <w:attr w:name="IsLunarDate" w:val="False"/>
                <w:attr w:name="Day" w:val="1"/>
                <w:attr w:name="Month" w:val="9"/>
                <w:attr w:name="Year" w:val="2011"/>
              </w:smartTagPr>
              <w:r w:rsidRPr="00196E1D">
                <w:t>2011-09-01</w:t>
              </w:r>
            </w:smartTag>
          </w:p>
        </w:tc>
        <w:tc>
          <w:tcPr>
            <w:tcW w:w="0" w:type="auto"/>
            <w:vAlign w:val="center"/>
          </w:tcPr>
          <w:p w:rsidR="00F3299F" w:rsidRPr="00196E1D" w:rsidRDefault="00F3299F" w:rsidP="009A1CD5">
            <w:r w:rsidRPr="00196E1D">
              <w:rPr>
                <w:rFonts w:hint="eastAsia"/>
              </w:rPr>
              <w:t>软著登字</w:t>
            </w:r>
          </w:p>
          <w:p w:rsidR="00F3299F" w:rsidRPr="00196E1D" w:rsidRDefault="00F3299F" w:rsidP="009A1CD5">
            <w:r w:rsidRPr="00196E1D">
              <w:rPr>
                <w:rFonts w:hint="eastAsia"/>
              </w:rPr>
              <w:t>第</w:t>
            </w:r>
            <w:r w:rsidRPr="00196E1D">
              <w:t>0325924</w:t>
            </w:r>
            <w:r w:rsidRPr="00196E1D">
              <w:rPr>
                <w:rFonts w:hint="eastAsia"/>
              </w:rPr>
              <w:t>号</w:t>
            </w:r>
          </w:p>
        </w:tc>
        <w:tc>
          <w:tcPr>
            <w:tcW w:w="1226" w:type="dxa"/>
            <w:vAlign w:val="center"/>
          </w:tcPr>
          <w:p w:rsidR="00F3299F" w:rsidRPr="00196E1D" w:rsidRDefault="00F3299F" w:rsidP="009A1CD5">
            <w:r w:rsidRPr="00196E1D">
              <w:rPr>
                <w:rFonts w:hint="eastAsia"/>
              </w:rPr>
              <w:t>长安大学</w:t>
            </w:r>
          </w:p>
        </w:tc>
        <w:tc>
          <w:tcPr>
            <w:tcW w:w="992" w:type="dxa"/>
            <w:vAlign w:val="center"/>
          </w:tcPr>
          <w:p w:rsidR="00F3299F" w:rsidRPr="00196E1D" w:rsidRDefault="00F3299F" w:rsidP="009A1CD5"/>
        </w:tc>
      </w:tr>
      <w:tr w:rsidR="00F3299F" w:rsidRPr="00196E1D" w:rsidTr="008728E2">
        <w:tc>
          <w:tcPr>
            <w:tcW w:w="0" w:type="auto"/>
            <w:vAlign w:val="center"/>
          </w:tcPr>
          <w:p w:rsidR="00F3299F" w:rsidRPr="00196E1D" w:rsidRDefault="00F3299F" w:rsidP="009A1CD5">
            <w:r w:rsidRPr="00196E1D">
              <w:rPr>
                <w:rFonts w:hint="eastAsia"/>
              </w:rPr>
              <w:t>计算机软件著作权</w:t>
            </w:r>
          </w:p>
        </w:tc>
        <w:tc>
          <w:tcPr>
            <w:tcW w:w="0" w:type="auto"/>
            <w:vAlign w:val="center"/>
          </w:tcPr>
          <w:p w:rsidR="00F3299F" w:rsidRPr="00196E1D" w:rsidRDefault="00F3299F" w:rsidP="009A1CD5">
            <w:r w:rsidRPr="00196E1D">
              <w:rPr>
                <w:rFonts w:hint="eastAsia"/>
              </w:rPr>
              <w:t>沥青混合料级配模拟数据生成系统</w:t>
            </w:r>
            <w:r w:rsidRPr="00196E1D">
              <w:t>V1.0</w:t>
            </w:r>
          </w:p>
        </w:tc>
        <w:tc>
          <w:tcPr>
            <w:tcW w:w="0" w:type="auto"/>
            <w:vAlign w:val="center"/>
          </w:tcPr>
          <w:p w:rsidR="00F3299F" w:rsidRPr="00196E1D" w:rsidRDefault="00F3299F" w:rsidP="009A1CD5">
            <w:r w:rsidRPr="00196E1D">
              <w:rPr>
                <w:rFonts w:hint="eastAsia"/>
              </w:rPr>
              <w:t>中国</w:t>
            </w:r>
          </w:p>
        </w:tc>
        <w:tc>
          <w:tcPr>
            <w:tcW w:w="0" w:type="auto"/>
            <w:vAlign w:val="center"/>
          </w:tcPr>
          <w:p w:rsidR="00F3299F" w:rsidRPr="00196E1D" w:rsidRDefault="00F3299F" w:rsidP="009A1CD5">
            <w:r w:rsidRPr="00196E1D">
              <w:t>2011SR051302</w:t>
            </w:r>
          </w:p>
        </w:tc>
        <w:tc>
          <w:tcPr>
            <w:tcW w:w="0" w:type="auto"/>
            <w:vAlign w:val="center"/>
          </w:tcPr>
          <w:p w:rsidR="00F3299F" w:rsidRPr="00196E1D" w:rsidRDefault="00F3299F" w:rsidP="009A1CD5">
            <w:smartTag w:uri="urn:schemas-microsoft-com:office:smarttags" w:element="chsdate">
              <w:smartTagPr>
                <w:attr w:name="IsROCDate" w:val="False"/>
                <w:attr w:name="IsLunarDate" w:val="False"/>
                <w:attr w:name="Day" w:val="2"/>
                <w:attr w:name="Month" w:val="7"/>
                <w:attr w:name="Year" w:val="2011"/>
              </w:smartTagPr>
              <w:r w:rsidRPr="00196E1D">
                <w:t>2011-07-2</w:t>
              </w:r>
            </w:smartTag>
          </w:p>
        </w:tc>
        <w:tc>
          <w:tcPr>
            <w:tcW w:w="0" w:type="auto"/>
            <w:vAlign w:val="center"/>
          </w:tcPr>
          <w:p w:rsidR="00F3299F" w:rsidRPr="00196E1D" w:rsidRDefault="00F3299F" w:rsidP="009A1CD5">
            <w:r w:rsidRPr="00196E1D">
              <w:rPr>
                <w:rFonts w:hint="eastAsia"/>
              </w:rPr>
              <w:t>软著登字</w:t>
            </w:r>
          </w:p>
          <w:p w:rsidR="00F3299F" w:rsidRPr="00196E1D" w:rsidRDefault="00F3299F" w:rsidP="009A1CD5">
            <w:r w:rsidRPr="00196E1D">
              <w:rPr>
                <w:rFonts w:hint="eastAsia"/>
              </w:rPr>
              <w:t>第</w:t>
            </w:r>
            <w:r w:rsidRPr="00196E1D">
              <w:t>0314976</w:t>
            </w:r>
            <w:r w:rsidRPr="00196E1D">
              <w:rPr>
                <w:rFonts w:hint="eastAsia"/>
              </w:rPr>
              <w:t>号</w:t>
            </w:r>
          </w:p>
        </w:tc>
        <w:tc>
          <w:tcPr>
            <w:tcW w:w="1226" w:type="dxa"/>
            <w:vAlign w:val="center"/>
          </w:tcPr>
          <w:p w:rsidR="00F3299F" w:rsidRPr="00196E1D" w:rsidRDefault="00F3299F" w:rsidP="009A1CD5">
            <w:r w:rsidRPr="00196E1D">
              <w:rPr>
                <w:rFonts w:hint="eastAsia"/>
              </w:rPr>
              <w:t>长安大学</w:t>
            </w:r>
          </w:p>
        </w:tc>
        <w:tc>
          <w:tcPr>
            <w:tcW w:w="992" w:type="dxa"/>
            <w:vAlign w:val="center"/>
          </w:tcPr>
          <w:p w:rsidR="00F3299F" w:rsidRPr="00196E1D" w:rsidRDefault="00F3299F" w:rsidP="009A1CD5"/>
        </w:tc>
      </w:tr>
      <w:tr w:rsidR="00F3299F" w:rsidRPr="00196E1D" w:rsidTr="008728E2">
        <w:tc>
          <w:tcPr>
            <w:tcW w:w="0" w:type="auto"/>
            <w:vAlign w:val="center"/>
          </w:tcPr>
          <w:p w:rsidR="00F3299F" w:rsidRPr="00196E1D" w:rsidRDefault="00F3299F" w:rsidP="009A1CD5">
            <w:r w:rsidRPr="00196E1D">
              <w:rPr>
                <w:rFonts w:hint="eastAsia"/>
              </w:rPr>
              <w:t>计算机软件著作权</w:t>
            </w:r>
          </w:p>
        </w:tc>
        <w:tc>
          <w:tcPr>
            <w:tcW w:w="0" w:type="auto"/>
            <w:vAlign w:val="center"/>
          </w:tcPr>
          <w:p w:rsidR="00F3299F" w:rsidRPr="00196E1D" w:rsidRDefault="00F3299F" w:rsidP="009A1CD5">
            <w:r w:rsidRPr="00196E1D">
              <w:rPr>
                <w:rFonts w:hint="eastAsia"/>
              </w:rPr>
              <w:t>沥青混合料级配数据管理系统</w:t>
            </w:r>
            <w:r w:rsidRPr="00196E1D">
              <w:t>V1.0</w:t>
            </w:r>
          </w:p>
        </w:tc>
        <w:tc>
          <w:tcPr>
            <w:tcW w:w="0" w:type="auto"/>
            <w:vAlign w:val="center"/>
          </w:tcPr>
          <w:p w:rsidR="00F3299F" w:rsidRPr="00196E1D" w:rsidRDefault="00F3299F" w:rsidP="009A1CD5">
            <w:r w:rsidRPr="00196E1D">
              <w:rPr>
                <w:rFonts w:hint="eastAsia"/>
              </w:rPr>
              <w:t>中国</w:t>
            </w:r>
          </w:p>
        </w:tc>
        <w:tc>
          <w:tcPr>
            <w:tcW w:w="0" w:type="auto"/>
            <w:vAlign w:val="center"/>
          </w:tcPr>
          <w:p w:rsidR="00F3299F" w:rsidRPr="00196E1D" w:rsidRDefault="00F3299F" w:rsidP="009A1CD5">
            <w:r w:rsidRPr="00196E1D">
              <w:t>2011SR051305</w:t>
            </w:r>
          </w:p>
        </w:tc>
        <w:tc>
          <w:tcPr>
            <w:tcW w:w="0" w:type="auto"/>
            <w:vAlign w:val="center"/>
          </w:tcPr>
          <w:p w:rsidR="00F3299F" w:rsidRPr="00196E1D" w:rsidRDefault="00F3299F" w:rsidP="009A1CD5">
            <w:smartTag w:uri="urn:schemas-microsoft-com:office:smarttags" w:element="chsdate">
              <w:smartTagPr>
                <w:attr w:name="IsROCDate" w:val="False"/>
                <w:attr w:name="IsLunarDate" w:val="False"/>
                <w:attr w:name="Day" w:val="25"/>
                <w:attr w:name="Month" w:val="7"/>
                <w:attr w:name="Year" w:val="2011"/>
              </w:smartTagPr>
              <w:r w:rsidRPr="00196E1D">
                <w:t>2011-07-25</w:t>
              </w:r>
            </w:smartTag>
          </w:p>
        </w:tc>
        <w:tc>
          <w:tcPr>
            <w:tcW w:w="0" w:type="auto"/>
            <w:vAlign w:val="center"/>
          </w:tcPr>
          <w:p w:rsidR="00F3299F" w:rsidRPr="00196E1D" w:rsidRDefault="00F3299F" w:rsidP="009A1CD5">
            <w:r w:rsidRPr="00196E1D">
              <w:rPr>
                <w:rFonts w:hint="eastAsia"/>
              </w:rPr>
              <w:t>软著登字</w:t>
            </w:r>
          </w:p>
          <w:p w:rsidR="00F3299F" w:rsidRPr="00196E1D" w:rsidRDefault="00F3299F" w:rsidP="009A1CD5">
            <w:r w:rsidRPr="00196E1D">
              <w:rPr>
                <w:rFonts w:hint="eastAsia"/>
              </w:rPr>
              <w:t>第</w:t>
            </w:r>
            <w:r w:rsidRPr="00196E1D">
              <w:t>0314979</w:t>
            </w:r>
            <w:r w:rsidRPr="00196E1D">
              <w:rPr>
                <w:rFonts w:hint="eastAsia"/>
              </w:rPr>
              <w:t>号</w:t>
            </w:r>
          </w:p>
        </w:tc>
        <w:tc>
          <w:tcPr>
            <w:tcW w:w="1226" w:type="dxa"/>
            <w:vAlign w:val="center"/>
          </w:tcPr>
          <w:p w:rsidR="00F3299F" w:rsidRPr="00196E1D" w:rsidRDefault="00F3299F" w:rsidP="009A1CD5">
            <w:r w:rsidRPr="00196E1D">
              <w:rPr>
                <w:rFonts w:hint="eastAsia"/>
              </w:rPr>
              <w:t>长安大学</w:t>
            </w:r>
          </w:p>
        </w:tc>
        <w:tc>
          <w:tcPr>
            <w:tcW w:w="992" w:type="dxa"/>
            <w:vAlign w:val="center"/>
          </w:tcPr>
          <w:p w:rsidR="00F3299F" w:rsidRPr="00196E1D" w:rsidRDefault="00F3299F" w:rsidP="009A1CD5"/>
        </w:tc>
      </w:tr>
      <w:tr w:rsidR="00F3299F" w:rsidRPr="00196E1D" w:rsidTr="008728E2">
        <w:tc>
          <w:tcPr>
            <w:tcW w:w="0" w:type="auto"/>
            <w:vAlign w:val="center"/>
          </w:tcPr>
          <w:p w:rsidR="00F3299F" w:rsidRPr="00196E1D" w:rsidRDefault="00F3299F" w:rsidP="009A1CD5">
            <w:r w:rsidRPr="00196E1D">
              <w:rPr>
                <w:rFonts w:hint="eastAsia"/>
              </w:rPr>
              <w:t>计算机软件著作权</w:t>
            </w:r>
          </w:p>
        </w:tc>
        <w:tc>
          <w:tcPr>
            <w:tcW w:w="0" w:type="auto"/>
            <w:vAlign w:val="center"/>
          </w:tcPr>
          <w:p w:rsidR="00F3299F" w:rsidRPr="00196E1D" w:rsidRDefault="00F3299F" w:rsidP="009A1CD5">
            <w:r w:rsidRPr="00196E1D">
              <w:rPr>
                <w:rFonts w:hint="eastAsia"/>
              </w:rPr>
              <w:t>沥青混合料级配数据统计分析显示</w:t>
            </w:r>
            <w:r w:rsidRPr="00196E1D">
              <w:t>V1.0</w:t>
            </w:r>
          </w:p>
        </w:tc>
        <w:tc>
          <w:tcPr>
            <w:tcW w:w="0" w:type="auto"/>
            <w:vAlign w:val="center"/>
          </w:tcPr>
          <w:p w:rsidR="00F3299F" w:rsidRPr="00196E1D" w:rsidRDefault="00F3299F" w:rsidP="009A1CD5">
            <w:r w:rsidRPr="00196E1D">
              <w:rPr>
                <w:rFonts w:hint="eastAsia"/>
              </w:rPr>
              <w:t>中国</w:t>
            </w:r>
          </w:p>
        </w:tc>
        <w:tc>
          <w:tcPr>
            <w:tcW w:w="0" w:type="auto"/>
            <w:vAlign w:val="center"/>
          </w:tcPr>
          <w:p w:rsidR="00F3299F" w:rsidRPr="00196E1D" w:rsidRDefault="00F3299F" w:rsidP="009A1CD5">
            <w:r w:rsidRPr="00196E1D">
              <w:t>2011SR050751</w:t>
            </w:r>
          </w:p>
        </w:tc>
        <w:tc>
          <w:tcPr>
            <w:tcW w:w="0" w:type="auto"/>
            <w:vAlign w:val="center"/>
          </w:tcPr>
          <w:p w:rsidR="00F3299F" w:rsidRPr="00196E1D" w:rsidRDefault="00F3299F" w:rsidP="009A1CD5">
            <w:smartTag w:uri="urn:schemas-microsoft-com:office:smarttags" w:element="chsdate">
              <w:smartTagPr>
                <w:attr w:name="IsROCDate" w:val="False"/>
                <w:attr w:name="IsLunarDate" w:val="False"/>
                <w:attr w:name="Day" w:val="21"/>
                <w:attr w:name="Month" w:val="7"/>
                <w:attr w:name="Year" w:val="2011"/>
              </w:smartTagPr>
              <w:r w:rsidRPr="00196E1D">
                <w:t>2011-07-21</w:t>
              </w:r>
            </w:smartTag>
          </w:p>
        </w:tc>
        <w:tc>
          <w:tcPr>
            <w:tcW w:w="0" w:type="auto"/>
            <w:vAlign w:val="center"/>
          </w:tcPr>
          <w:p w:rsidR="00F3299F" w:rsidRPr="00196E1D" w:rsidRDefault="00F3299F" w:rsidP="009A1CD5">
            <w:r w:rsidRPr="00196E1D">
              <w:rPr>
                <w:rFonts w:hint="eastAsia"/>
              </w:rPr>
              <w:t>软著登字</w:t>
            </w:r>
          </w:p>
          <w:p w:rsidR="00F3299F" w:rsidRPr="00196E1D" w:rsidRDefault="00F3299F" w:rsidP="009A1CD5">
            <w:r w:rsidRPr="00196E1D">
              <w:rPr>
                <w:rFonts w:hint="eastAsia"/>
              </w:rPr>
              <w:t>第</w:t>
            </w:r>
            <w:r w:rsidRPr="00196E1D">
              <w:t>0314425</w:t>
            </w:r>
            <w:r w:rsidRPr="00196E1D">
              <w:rPr>
                <w:rFonts w:hint="eastAsia"/>
              </w:rPr>
              <w:t>号</w:t>
            </w:r>
          </w:p>
        </w:tc>
        <w:tc>
          <w:tcPr>
            <w:tcW w:w="1226" w:type="dxa"/>
            <w:vAlign w:val="center"/>
          </w:tcPr>
          <w:p w:rsidR="00F3299F" w:rsidRPr="00196E1D" w:rsidRDefault="00F3299F" w:rsidP="009A1CD5">
            <w:r w:rsidRPr="00196E1D">
              <w:rPr>
                <w:rFonts w:hint="eastAsia"/>
              </w:rPr>
              <w:t>长安大学</w:t>
            </w:r>
          </w:p>
        </w:tc>
        <w:tc>
          <w:tcPr>
            <w:tcW w:w="992" w:type="dxa"/>
            <w:vAlign w:val="center"/>
          </w:tcPr>
          <w:p w:rsidR="00F3299F" w:rsidRPr="00196E1D" w:rsidRDefault="00F3299F" w:rsidP="009A1CD5"/>
        </w:tc>
      </w:tr>
      <w:tr w:rsidR="00F3299F" w:rsidRPr="00196E1D" w:rsidTr="008728E2">
        <w:tc>
          <w:tcPr>
            <w:tcW w:w="0" w:type="auto"/>
            <w:vAlign w:val="center"/>
          </w:tcPr>
          <w:p w:rsidR="00F3299F" w:rsidRPr="00196E1D" w:rsidRDefault="00F3299F" w:rsidP="009A1CD5">
            <w:r w:rsidRPr="00196E1D">
              <w:rPr>
                <w:rFonts w:hint="eastAsia"/>
              </w:rPr>
              <w:t>计算机软件著作权</w:t>
            </w:r>
          </w:p>
        </w:tc>
        <w:tc>
          <w:tcPr>
            <w:tcW w:w="0" w:type="auto"/>
            <w:vAlign w:val="center"/>
          </w:tcPr>
          <w:p w:rsidR="00F3299F" w:rsidRPr="00196E1D" w:rsidRDefault="00F3299F" w:rsidP="009A1CD5">
            <w:r w:rsidRPr="00196E1D">
              <w:rPr>
                <w:rFonts w:hint="eastAsia"/>
              </w:rPr>
              <w:t>沥青混合料集料图像采集系统</w:t>
            </w:r>
            <w:r w:rsidRPr="00196E1D">
              <w:t>V1.0</w:t>
            </w:r>
          </w:p>
        </w:tc>
        <w:tc>
          <w:tcPr>
            <w:tcW w:w="0" w:type="auto"/>
            <w:vAlign w:val="center"/>
          </w:tcPr>
          <w:p w:rsidR="00F3299F" w:rsidRPr="00196E1D" w:rsidRDefault="00F3299F" w:rsidP="009A1CD5">
            <w:r w:rsidRPr="00196E1D">
              <w:rPr>
                <w:rFonts w:hint="eastAsia"/>
              </w:rPr>
              <w:t>中国</w:t>
            </w:r>
          </w:p>
        </w:tc>
        <w:tc>
          <w:tcPr>
            <w:tcW w:w="0" w:type="auto"/>
            <w:vAlign w:val="center"/>
          </w:tcPr>
          <w:p w:rsidR="00F3299F" w:rsidRPr="00196E1D" w:rsidRDefault="00F3299F" w:rsidP="009A1CD5">
            <w:r w:rsidRPr="00196E1D">
              <w:t>2010SR063418</w:t>
            </w:r>
          </w:p>
        </w:tc>
        <w:tc>
          <w:tcPr>
            <w:tcW w:w="0" w:type="auto"/>
            <w:vAlign w:val="center"/>
          </w:tcPr>
          <w:p w:rsidR="00F3299F" w:rsidRPr="00196E1D" w:rsidRDefault="00F3299F" w:rsidP="009A1CD5">
            <w:smartTag w:uri="urn:schemas-microsoft-com:office:smarttags" w:element="chsdate">
              <w:smartTagPr>
                <w:attr w:name="IsROCDate" w:val="False"/>
                <w:attr w:name="IsLunarDate" w:val="False"/>
                <w:attr w:name="Day" w:val="26"/>
                <w:attr w:name="Month" w:val="11"/>
                <w:attr w:name="Year" w:val="2010"/>
              </w:smartTagPr>
              <w:r w:rsidRPr="00196E1D">
                <w:t>2010-11-26</w:t>
              </w:r>
            </w:smartTag>
          </w:p>
        </w:tc>
        <w:tc>
          <w:tcPr>
            <w:tcW w:w="0" w:type="auto"/>
            <w:vAlign w:val="center"/>
          </w:tcPr>
          <w:p w:rsidR="00F3299F" w:rsidRPr="00196E1D" w:rsidRDefault="00F3299F" w:rsidP="009A1CD5">
            <w:r w:rsidRPr="00196E1D">
              <w:rPr>
                <w:rFonts w:hint="eastAsia"/>
              </w:rPr>
              <w:t>软著登字</w:t>
            </w:r>
          </w:p>
          <w:p w:rsidR="00F3299F" w:rsidRPr="00196E1D" w:rsidRDefault="00F3299F" w:rsidP="009A1CD5">
            <w:r w:rsidRPr="00196E1D">
              <w:rPr>
                <w:rFonts w:hint="eastAsia"/>
              </w:rPr>
              <w:t>第</w:t>
            </w:r>
            <w:r w:rsidRPr="00196E1D">
              <w:t>0251691</w:t>
            </w:r>
            <w:r w:rsidRPr="00196E1D">
              <w:rPr>
                <w:rFonts w:hint="eastAsia"/>
              </w:rPr>
              <w:t>号</w:t>
            </w:r>
          </w:p>
        </w:tc>
        <w:tc>
          <w:tcPr>
            <w:tcW w:w="1226" w:type="dxa"/>
            <w:vAlign w:val="center"/>
          </w:tcPr>
          <w:p w:rsidR="00F3299F" w:rsidRPr="00196E1D" w:rsidRDefault="00F3299F" w:rsidP="009A1CD5">
            <w:r w:rsidRPr="00196E1D">
              <w:rPr>
                <w:rFonts w:hint="eastAsia"/>
              </w:rPr>
              <w:t>长安大学</w:t>
            </w:r>
          </w:p>
        </w:tc>
        <w:tc>
          <w:tcPr>
            <w:tcW w:w="992" w:type="dxa"/>
            <w:vAlign w:val="center"/>
          </w:tcPr>
          <w:p w:rsidR="00F3299F" w:rsidRPr="00196E1D" w:rsidRDefault="00F3299F" w:rsidP="009A1CD5"/>
        </w:tc>
      </w:tr>
      <w:tr w:rsidR="00F3299F" w:rsidRPr="00196E1D" w:rsidTr="008728E2">
        <w:tc>
          <w:tcPr>
            <w:tcW w:w="0" w:type="auto"/>
            <w:vAlign w:val="center"/>
          </w:tcPr>
          <w:p w:rsidR="00F3299F" w:rsidRPr="00196E1D" w:rsidRDefault="00F3299F" w:rsidP="009A1CD5">
            <w:r w:rsidRPr="00196E1D">
              <w:rPr>
                <w:rFonts w:hint="eastAsia"/>
              </w:rPr>
              <w:t>计算机软件著作权</w:t>
            </w:r>
          </w:p>
        </w:tc>
        <w:tc>
          <w:tcPr>
            <w:tcW w:w="0" w:type="auto"/>
            <w:vAlign w:val="center"/>
          </w:tcPr>
          <w:p w:rsidR="00F3299F" w:rsidRPr="00196E1D" w:rsidRDefault="00F3299F" w:rsidP="009A1CD5">
            <w:r w:rsidRPr="00196E1D">
              <w:rPr>
                <w:rFonts w:hint="eastAsia"/>
              </w:rPr>
              <w:t>沥青混合料数字图像处理系统软件</w:t>
            </w:r>
            <w:r w:rsidRPr="00196E1D">
              <w:t xml:space="preserve"> V1.0</w:t>
            </w:r>
          </w:p>
        </w:tc>
        <w:tc>
          <w:tcPr>
            <w:tcW w:w="0" w:type="auto"/>
            <w:vAlign w:val="center"/>
          </w:tcPr>
          <w:p w:rsidR="00F3299F" w:rsidRPr="00196E1D" w:rsidRDefault="00F3299F" w:rsidP="009A1CD5">
            <w:r w:rsidRPr="00196E1D">
              <w:rPr>
                <w:rFonts w:hint="eastAsia"/>
              </w:rPr>
              <w:t>中国</w:t>
            </w:r>
          </w:p>
        </w:tc>
        <w:tc>
          <w:tcPr>
            <w:tcW w:w="0" w:type="auto"/>
            <w:vAlign w:val="center"/>
          </w:tcPr>
          <w:p w:rsidR="00F3299F" w:rsidRPr="00196E1D" w:rsidRDefault="00F3299F" w:rsidP="009A1CD5">
            <w:r w:rsidRPr="00196E1D">
              <w:t>2009SR07195</w:t>
            </w:r>
          </w:p>
        </w:tc>
        <w:tc>
          <w:tcPr>
            <w:tcW w:w="0" w:type="auto"/>
            <w:vAlign w:val="center"/>
          </w:tcPr>
          <w:p w:rsidR="00F3299F" w:rsidRPr="00196E1D" w:rsidRDefault="00F3299F" w:rsidP="009A1CD5">
            <w:smartTag w:uri="urn:schemas-microsoft-com:office:smarttags" w:element="chsdate">
              <w:smartTagPr>
                <w:attr w:name="IsROCDate" w:val="False"/>
                <w:attr w:name="IsLunarDate" w:val="False"/>
                <w:attr w:name="Day" w:val="23"/>
                <w:attr w:name="Month" w:val="2"/>
                <w:attr w:name="Year" w:val="2009"/>
              </w:smartTagPr>
              <w:r w:rsidRPr="00196E1D">
                <w:t>2009-02-23</w:t>
              </w:r>
            </w:smartTag>
          </w:p>
        </w:tc>
        <w:tc>
          <w:tcPr>
            <w:tcW w:w="0" w:type="auto"/>
            <w:vAlign w:val="center"/>
          </w:tcPr>
          <w:p w:rsidR="00F3299F" w:rsidRPr="00196E1D" w:rsidRDefault="00F3299F" w:rsidP="009A1CD5">
            <w:r w:rsidRPr="00196E1D">
              <w:rPr>
                <w:rFonts w:hint="eastAsia"/>
              </w:rPr>
              <w:t>软著登字</w:t>
            </w:r>
          </w:p>
          <w:p w:rsidR="00F3299F" w:rsidRPr="00196E1D" w:rsidRDefault="00F3299F" w:rsidP="009A1CD5">
            <w:r w:rsidRPr="00196E1D">
              <w:rPr>
                <w:rFonts w:hint="eastAsia"/>
              </w:rPr>
              <w:t>第</w:t>
            </w:r>
            <w:r w:rsidRPr="00196E1D">
              <w:t>133374</w:t>
            </w:r>
            <w:r w:rsidRPr="00196E1D">
              <w:rPr>
                <w:rFonts w:hint="eastAsia"/>
              </w:rPr>
              <w:t>号</w:t>
            </w:r>
          </w:p>
        </w:tc>
        <w:tc>
          <w:tcPr>
            <w:tcW w:w="1226" w:type="dxa"/>
            <w:vAlign w:val="center"/>
          </w:tcPr>
          <w:p w:rsidR="00F3299F" w:rsidRPr="00196E1D" w:rsidRDefault="00F3299F" w:rsidP="009A1CD5">
            <w:r w:rsidRPr="00196E1D">
              <w:rPr>
                <w:rFonts w:hint="eastAsia"/>
              </w:rPr>
              <w:t>长安大学</w:t>
            </w:r>
          </w:p>
        </w:tc>
        <w:tc>
          <w:tcPr>
            <w:tcW w:w="992" w:type="dxa"/>
            <w:vAlign w:val="center"/>
          </w:tcPr>
          <w:p w:rsidR="00F3299F" w:rsidRPr="00196E1D" w:rsidRDefault="00F3299F" w:rsidP="009A1CD5"/>
        </w:tc>
      </w:tr>
    </w:tbl>
    <w:p w:rsidR="00F3299F" w:rsidRPr="009A1CD5" w:rsidRDefault="00F3299F" w:rsidP="009A1CD5"/>
    <w:sectPr w:rsidR="00F3299F" w:rsidRPr="009A1CD5" w:rsidSect="009A1CD5">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299F" w:rsidRDefault="00F3299F" w:rsidP="00501D88">
      <w:r>
        <w:separator/>
      </w:r>
    </w:p>
  </w:endnote>
  <w:endnote w:type="continuationSeparator" w:id="0">
    <w:p w:rsidR="00F3299F" w:rsidRDefault="00F3299F" w:rsidP="00501D8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299F" w:rsidRDefault="00F3299F" w:rsidP="00501D88">
      <w:r>
        <w:separator/>
      </w:r>
    </w:p>
  </w:footnote>
  <w:footnote w:type="continuationSeparator" w:id="0">
    <w:p w:rsidR="00F3299F" w:rsidRDefault="00F3299F" w:rsidP="00501D8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A1CD5"/>
    <w:rsid w:val="000B24BA"/>
    <w:rsid w:val="0014704A"/>
    <w:rsid w:val="00165BC7"/>
    <w:rsid w:val="00196E1D"/>
    <w:rsid w:val="0029435E"/>
    <w:rsid w:val="002F33A6"/>
    <w:rsid w:val="003163DA"/>
    <w:rsid w:val="00354868"/>
    <w:rsid w:val="003820BE"/>
    <w:rsid w:val="003A4023"/>
    <w:rsid w:val="003C2A85"/>
    <w:rsid w:val="0042737B"/>
    <w:rsid w:val="00440436"/>
    <w:rsid w:val="0044648C"/>
    <w:rsid w:val="004758DB"/>
    <w:rsid w:val="004E4D9F"/>
    <w:rsid w:val="00501D88"/>
    <w:rsid w:val="00630E20"/>
    <w:rsid w:val="006E76C8"/>
    <w:rsid w:val="008728E2"/>
    <w:rsid w:val="008E4EBA"/>
    <w:rsid w:val="00996080"/>
    <w:rsid w:val="009A1CD5"/>
    <w:rsid w:val="00AE4E43"/>
    <w:rsid w:val="00B1270C"/>
    <w:rsid w:val="00B25405"/>
    <w:rsid w:val="00BA774D"/>
    <w:rsid w:val="00E43028"/>
    <w:rsid w:val="00E7217F"/>
    <w:rsid w:val="00ED0DA7"/>
    <w:rsid w:val="00F3299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3028"/>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01D8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501D88"/>
    <w:rPr>
      <w:rFonts w:cs="Times New Roman"/>
      <w:sz w:val="18"/>
      <w:szCs w:val="18"/>
    </w:rPr>
  </w:style>
  <w:style w:type="paragraph" w:styleId="Footer">
    <w:name w:val="footer"/>
    <w:basedOn w:val="Normal"/>
    <w:link w:val="FooterChar"/>
    <w:uiPriority w:val="99"/>
    <w:rsid w:val="00501D8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501D88"/>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6</Pages>
  <Words>572</Words>
  <Characters>3266</Characters>
  <Application>Microsoft Office Outlook</Application>
  <DocSecurity>0</DocSecurity>
  <Lines>0</Lines>
  <Paragraphs>0</Paragraphs>
  <ScaleCrop>false</ScaleCrop>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微软用户</cp:lastModifiedBy>
  <cp:revision>6</cp:revision>
  <dcterms:created xsi:type="dcterms:W3CDTF">2015-04-03T08:56:00Z</dcterms:created>
  <dcterms:modified xsi:type="dcterms:W3CDTF">2015-04-16T01:13:00Z</dcterms:modified>
</cp:coreProperties>
</file>